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B2701" w14:textId="7246CCD8"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1279E9">
        <w:rPr>
          <w:rFonts w:cs="Arial"/>
          <w:b/>
          <w:color w:val="000000"/>
          <w:sz w:val="24"/>
          <w:lang w:eastAsia="zh-CN"/>
        </w:rPr>
        <w:t>2</w:t>
      </w:r>
      <w:r w:rsidR="00187ABA">
        <w:rPr>
          <w:rFonts w:cs="Arial"/>
          <w:b/>
          <w:color w:val="000000"/>
          <w:sz w:val="24"/>
          <w:lang w:eastAsia="zh-CN"/>
        </w:rPr>
        <w:t>7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Pr="00EA62F3">
        <w:rPr>
          <w:rFonts w:cs="Arial"/>
          <w:b/>
          <w:color w:val="000000"/>
          <w:sz w:val="24"/>
          <w:lang w:eastAsia="zh-CN"/>
        </w:rPr>
        <w:t>5-1</w:t>
      </w:r>
      <w:r w:rsidR="00047349">
        <w:rPr>
          <w:rFonts w:cs="Arial"/>
          <w:b/>
          <w:color w:val="000000"/>
          <w:sz w:val="24"/>
          <w:lang w:eastAsia="zh-CN"/>
        </w:rPr>
        <w:t>9</w:t>
      </w:r>
      <w:r w:rsidR="00957D23">
        <w:rPr>
          <w:rFonts w:cs="Arial"/>
          <w:b/>
          <w:color w:val="000000"/>
          <w:sz w:val="24"/>
          <w:lang w:eastAsia="zh-CN"/>
        </w:rPr>
        <w:t>6</w:t>
      </w:r>
      <w:r w:rsidR="005A368E">
        <w:rPr>
          <w:rFonts w:cs="Arial"/>
          <w:b/>
          <w:color w:val="000000"/>
          <w:sz w:val="24"/>
          <w:lang w:eastAsia="zh-CN"/>
        </w:rPr>
        <w:t>00</w:t>
      </w:r>
      <w:r w:rsidR="00187ABA">
        <w:rPr>
          <w:rFonts w:cs="Arial"/>
          <w:b/>
          <w:color w:val="000000"/>
          <w:sz w:val="24"/>
          <w:lang w:eastAsia="zh-CN"/>
        </w:rPr>
        <w:t>9</w:t>
      </w:r>
      <w:bookmarkStart w:id="0" w:name="_GoBack"/>
      <w:bookmarkEnd w:id="0"/>
    </w:p>
    <w:p w14:paraId="4B2948ED" w14:textId="013DBC12" w:rsidR="00BE1239" w:rsidRDefault="00187ABA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b/>
          <w:noProof/>
          <w:sz w:val="24"/>
        </w:rPr>
        <w:t>14-18 October 2019, Sophia Antipolis, France</w:t>
      </w:r>
      <w:r w:rsidR="001C0223">
        <w:rPr>
          <w:b/>
          <w:noProof/>
          <w:sz w:val="24"/>
        </w:rPr>
        <w:tab/>
      </w:r>
      <w:r w:rsidR="001C0223">
        <w:rPr>
          <w:noProof/>
        </w:rPr>
        <w:t>Revision of S5-19xxxx</w:t>
      </w:r>
    </w:p>
    <w:p w14:paraId="3F31C776" w14:textId="0930BF17" w:rsidR="000044FB" w:rsidRPr="004F3167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  <w:lang w:val="en-US"/>
        </w:rPr>
      </w:pPr>
      <w:r w:rsidRPr="009C35B0">
        <w:rPr>
          <w:rFonts w:ascii="Arial" w:hAnsi="Arial" w:cs="Arial"/>
          <w:sz w:val="24"/>
          <w:szCs w:val="24"/>
        </w:rPr>
        <w:t>Source:</w:t>
      </w:r>
      <w:r w:rsidRPr="009C35B0">
        <w:rPr>
          <w:rFonts w:ascii="Arial" w:hAnsi="Arial" w:cs="Arial"/>
          <w:sz w:val="24"/>
          <w:szCs w:val="24"/>
        </w:rPr>
        <w:tab/>
      </w:r>
      <w:r w:rsidRPr="009C35B0">
        <w:rPr>
          <w:rFonts w:ascii="Arial" w:hAnsi="Arial" w:cs="Arial"/>
          <w:sz w:val="24"/>
          <w:szCs w:val="24"/>
        </w:rPr>
        <w:tab/>
        <w:t xml:space="preserve">SA5 Chairman </w:t>
      </w:r>
      <w:r w:rsidRPr="009C35B0"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Post SA5#1</w:t>
      </w:r>
      <w:r w:rsidR="001279E9">
        <w:rPr>
          <w:rFonts w:ascii="Arial" w:hAnsi="Arial" w:cs="Arial"/>
          <w:sz w:val="24"/>
          <w:szCs w:val="24"/>
        </w:rPr>
        <w:t>2</w:t>
      </w:r>
      <w:r w:rsidR="00187ABA">
        <w:rPr>
          <w:rFonts w:ascii="Arial" w:hAnsi="Arial" w:cs="Arial"/>
          <w:sz w:val="24"/>
          <w:szCs w:val="24"/>
        </w:rPr>
        <w:t>7</w:t>
      </w:r>
      <w:r w:rsidR="00957D23">
        <w:rPr>
          <w:rFonts w:ascii="Arial" w:hAnsi="Arial" w:cs="Arial"/>
          <w:sz w:val="24"/>
          <w:szCs w:val="24"/>
        </w:rPr>
        <w:t xml:space="preserve"> Email </w:t>
      </w:r>
      <w:r w:rsidRPr="000E46D3">
        <w:rPr>
          <w:rFonts w:ascii="Arial" w:hAnsi="Arial" w:cs="Arial"/>
          <w:sz w:val="24"/>
          <w:szCs w:val="24"/>
        </w:rPr>
        <w:t>approval status</w:t>
      </w:r>
      <w:r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Information</w:t>
      </w:r>
      <w:r w:rsidRPr="00B2756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0044FB">
        <w:rPr>
          <w:rFonts w:ascii="Arial" w:hAnsi="Arial" w:cs="Arial"/>
          <w:sz w:val="24"/>
          <w:szCs w:val="24"/>
        </w:rPr>
        <w:t>Agenda Item:</w:t>
      </w:r>
      <w:r w:rsidRPr="000044FB">
        <w:rPr>
          <w:rFonts w:ascii="Arial" w:hAnsi="Arial" w:cs="Arial"/>
          <w:sz w:val="24"/>
          <w:szCs w:val="24"/>
        </w:rPr>
        <w:tab/>
      </w:r>
      <w:r w:rsidRPr="000044FB">
        <w:rPr>
          <w:rFonts w:ascii="Arial" w:hAnsi="Arial" w:cs="Arial"/>
          <w:sz w:val="24"/>
          <w:szCs w:val="24"/>
        </w:rPr>
        <w:tab/>
      </w:r>
      <w:r w:rsidR="004F3167">
        <w:rPr>
          <w:rFonts w:ascii="Arial" w:hAnsi="Arial" w:cs="Arial"/>
          <w:sz w:val="24"/>
          <w:szCs w:val="24"/>
        </w:rPr>
        <w:t>5.1</w:t>
      </w:r>
      <w:r w:rsidRPr="009F05AD">
        <w:rPr>
          <w:rFonts w:ascii="Arial" w:hAnsi="Arial" w:cs="Arial"/>
          <w:sz w:val="24"/>
          <w:szCs w:val="24"/>
        </w:rPr>
        <w:t xml:space="preserve"> </w:t>
      </w:r>
    </w:p>
    <w:tbl>
      <w:tblPr>
        <w:tblW w:w="11614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975"/>
        <w:gridCol w:w="3012"/>
        <w:gridCol w:w="1827"/>
        <w:gridCol w:w="728"/>
        <w:gridCol w:w="1126"/>
        <w:gridCol w:w="1260"/>
        <w:gridCol w:w="973"/>
        <w:gridCol w:w="998"/>
      </w:tblGrid>
      <w:tr w:rsidR="009960BF" w:rsidRPr="00EF2549" w14:paraId="2007629A" w14:textId="77777777" w:rsidTr="00A619F0">
        <w:trPr>
          <w:tblHeader/>
          <w:tblCellSpacing w:w="0" w:type="dxa"/>
          <w:jc w:val="center"/>
        </w:trPr>
        <w:tc>
          <w:tcPr>
            <w:tcW w:w="7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14121C" w:rsidRPr="00EF2549" w:rsidRDefault="0014121C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Agenda</w:t>
            </w:r>
          </w:p>
        </w:tc>
        <w:tc>
          <w:tcPr>
            <w:tcW w:w="97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14121C" w:rsidRPr="00EF2549" w:rsidRDefault="0014121C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Tdoc</w:t>
            </w:r>
          </w:p>
        </w:tc>
        <w:tc>
          <w:tcPr>
            <w:tcW w:w="301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14121C" w:rsidRPr="00EF2549" w:rsidRDefault="0014121C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Title</w:t>
            </w:r>
          </w:p>
        </w:tc>
        <w:tc>
          <w:tcPr>
            <w:tcW w:w="18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14121C" w:rsidRPr="00EF2549" w:rsidRDefault="0014121C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Source</w:t>
            </w:r>
          </w:p>
        </w:tc>
        <w:tc>
          <w:tcPr>
            <w:tcW w:w="7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271F5AEF" w:rsidR="0014121C" w:rsidRPr="00EF2549" w:rsidRDefault="00C508B5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Type</w:t>
            </w:r>
          </w:p>
        </w:tc>
        <w:tc>
          <w:tcPr>
            <w:tcW w:w="112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14121C" w:rsidRPr="00EF2549" w:rsidRDefault="0014121C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Started</w:t>
            </w:r>
          </w:p>
        </w:tc>
        <w:tc>
          <w:tcPr>
            <w:tcW w:w="12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14121C" w:rsidRPr="00EF2549" w:rsidRDefault="0014121C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Deadline</w:t>
            </w:r>
          </w:p>
        </w:tc>
        <w:tc>
          <w:tcPr>
            <w:tcW w:w="97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14121C" w:rsidRPr="00EF2549" w:rsidRDefault="0014121C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Closed</w:t>
            </w:r>
          </w:p>
        </w:tc>
        <w:tc>
          <w:tcPr>
            <w:tcW w:w="9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77777777" w:rsidR="0014121C" w:rsidRPr="00EF2549" w:rsidRDefault="0014121C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Status</w:t>
            </w:r>
          </w:p>
        </w:tc>
      </w:tr>
      <w:tr w:rsidR="007214BC" w:rsidRPr="00777254" w14:paraId="42D4E31F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5E74AD" w14:textId="5F7553FF" w:rsidR="007214BC" w:rsidRDefault="007214BC" w:rsidP="007214B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color w:val="000000"/>
                <w:lang w:eastAsia="en-GB"/>
              </w:rPr>
              <w:t>6.1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AEFCAC" w14:textId="33245779" w:rsidR="007214BC" w:rsidRDefault="007214BC" w:rsidP="007214B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color w:val="000000"/>
                <w:lang w:eastAsia="en-GB"/>
              </w:rPr>
              <w:t>S5-196013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201492" w14:textId="143C7DC6" w:rsidR="007214BC" w:rsidRDefault="007214BC" w:rsidP="007214B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color w:val="000000"/>
                <w:lang w:eastAsia="en-GB"/>
              </w:rPr>
              <w:t>OAM Executive Report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C206D2" w14:textId="6FB1CCF9" w:rsidR="007214BC" w:rsidRDefault="007214BC" w:rsidP="007214B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color w:val="000000"/>
                <w:lang w:eastAsia="en-GB"/>
              </w:rPr>
              <w:t>WG Vice Chair (Huawei)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2C1CD0B" w14:textId="0709BFD2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Report</w:t>
            </w:r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78C8D2A" w14:textId="3734E6CB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24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106D3B" w14:textId="56C96707" w:rsidR="007214BC" w:rsidRPr="000C4E33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3B5CA1" w14:textId="65A5C22C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31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5D716A" w14:textId="3C5266C5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Noted</w:t>
            </w:r>
          </w:p>
        </w:tc>
      </w:tr>
      <w:tr w:rsidR="007214BC" w:rsidRPr="00777254" w14:paraId="4C9400D4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1A0083" w14:textId="13116791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6.4.7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92A325" w14:textId="1DBEE9F0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S5-196456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C29155" w14:textId="77777777" w:rsidR="007214BC" w:rsidRPr="00987A9D" w:rsidRDefault="007214BC" w:rsidP="007214BC">
            <w:pPr>
              <w:rPr>
                <w:lang w:eastAsia="en-GB"/>
              </w:rPr>
            </w:pPr>
            <w:r w:rsidRPr="00987A9D">
              <w:rPr>
                <w:lang w:eastAsia="en-GB"/>
              </w:rPr>
              <w:t>Update Stage 3 SEPP definition in 5GC NRM</w:t>
            </w:r>
          </w:p>
          <w:p w14:paraId="7089782A" w14:textId="2AF035CB" w:rsidR="007214BC" w:rsidRPr="00987A9D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987A9D">
              <w:t>Withdrawn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D3C629" w14:textId="5BB47F01" w:rsidR="007214BC" w:rsidRPr="00987A9D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987A9D">
              <w:rPr>
                <w:lang w:eastAsia="en-GB"/>
              </w:rPr>
              <w:t>Nokia, Nokia Shanghai Bell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3F76D0D" w14:textId="2E181C74" w:rsidR="007214BC" w:rsidRPr="00987A9D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987A9D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660A1B" w14:textId="5DF0C610" w:rsidR="007214BC" w:rsidRPr="00987A9D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987A9D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9E8747" w14:textId="78EB2B67" w:rsidR="007214BC" w:rsidRPr="00987A9D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987A9D">
              <w:rPr>
                <w:rFonts w:ascii="Arial" w:eastAsiaTheme="minorHAnsi" w:hAnsi="Arial" w:cs="Arial"/>
                <w:sz w:val="18"/>
                <w:szCs w:val="18"/>
              </w:rPr>
              <w:t>-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B85D9F" w14:textId="70ECF538" w:rsidR="007214BC" w:rsidRPr="00987A9D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987A9D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EC8AC2" w14:textId="48E25D14" w:rsidR="007214BC" w:rsidRPr="00987A9D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987A9D">
              <w:t>Withdrawn</w:t>
            </w:r>
          </w:p>
        </w:tc>
      </w:tr>
      <w:tr w:rsidR="007214BC" w:rsidRPr="00777254" w14:paraId="2798A4A8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F0A260" w14:textId="36791EC8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6.4.7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922326" w14:textId="5F9EBB31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S5-196458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5B66AF" w14:textId="67802D27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Add Stage 3 NEF definition in 5GC NRM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7F2769" w14:textId="3B510FA7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Nokia, Nokia Shanghai Bell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14C94A0" w14:textId="53505C71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17A6D5" w14:textId="1F759AC6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22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368225A" w14:textId="2DD56B0A" w:rsidR="007214BC" w:rsidRPr="00864E82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FAC2E5" w14:textId="7F06BB73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28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1389C2" w14:textId="3513AE41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Merged with </w:t>
            </w:r>
            <w:r w:rsidRPr="00172D2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S5-196460</w:t>
            </w:r>
          </w:p>
        </w:tc>
      </w:tr>
      <w:tr w:rsidR="007214BC" w:rsidRPr="00777254" w14:paraId="16A8BEFA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F177F5" w14:textId="2FD25562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6.4.7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93AAF3" w14:textId="332250AB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S5-196460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1207EB" w14:textId="467D6F36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Add Stage 3 definitions of 5GC NRM to align with stage 2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C67B77" w14:textId="55204235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Nokia, Nokia Shanghai Bell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20F67DA" w14:textId="4CF73A49" w:rsidR="007214BC" w:rsidRPr="00CF0309" w:rsidRDefault="007214BC" w:rsidP="007214BC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27B6DCD" w14:textId="0DBF2C51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22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304F22" w14:textId="39F3603F" w:rsidR="007214BC" w:rsidRPr="00DA49D8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586FFE" w14:textId="10051777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28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CD364A" w14:textId="4A27E523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7214BC" w:rsidRPr="00777254" w14:paraId="7E2824F7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B34DAB" w14:textId="5198D20E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6.4.7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B77297" w14:textId="6EBF4504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S5-196462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B3B9AF" w14:textId="3AC793CE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Support communication model in 5GC NF - Stage 3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E75C92" w14:textId="157E084D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Nokia, Nokia Shanghai Bell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9804739" w14:textId="6116C6F0" w:rsidR="007214BC" w:rsidRPr="00CF0309" w:rsidRDefault="007214BC" w:rsidP="007214BC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2D71964" w14:textId="7A0E6212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22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F5EEB0" w14:textId="4614A919" w:rsidR="007214BC" w:rsidRPr="00F84FE0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D2BC38" w14:textId="2E61F5D7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28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8B6180" w14:textId="6590BEAD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Merged with </w:t>
            </w:r>
            <w:r w:rsidRPr="00172D2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S5-196460</w:t>
            </w:r>
          </w:p>
        </w:tc>
      </w:tr>
      <w:tr w:rsidR="007214BC" w:rsidRPr="00777254" w14:paraId="4B2F7E52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1F2425" w14:textId="1F1129DF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7.4.3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BA93F4" w14:textId="708016D1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S5-196563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CAE2C9" w14:textId="7CF842B6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Draft TS 32.256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6B2FA1" w14:textId="5B244ACF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Nokia, Nokia Shanghai Bell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BDC20FC" w14:textId="4C00EF09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DraftTS</w:t>
            </w:r>
            <w:proofErr w:type="spellEnd"/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0F2202" w14:textId="3443CD15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18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6987D92" w14:textId="04ADD677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161186" w14:textId="2297D72B" w:rsidR="007214BC" w:rsidRPr="008F578A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8F578A">
              <w:rPr>
                <w:rFonts w:ascii="Arial" w:hAnsi="Arial" w:cs="Arial"/>
                <w:sz w:val="18"/>
                <w:szCs w:val="18"/>
              </w:rPr>
              <w:t>26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AB0018" w14:textId="362655E7" w:rsidR="007214BC" w:rsidRPr="008F578A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8F578A">
              <w:rPr>
                <w:rFonts w:ascii="Arial" w:hAnsi="Arial" w:cs="Arial"/>
                <w:sz w:val="18"/>
                <w:szCs w:val="18"/>
              </w:rPr>
              <w:t>Approved</w:t>
            </w:r>
          </w:p>
        </w:tc>
      </w:tr>
      <w:tr w:rsidR="007214BC" w:rsidRPr="00777254" w14:paraId="32A91399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0DF550" w14:textId="1A56C96F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7.4.6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8902FC" w14:textId="0E7A5FD3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S5-196564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446062" w14:textId="07BAD37C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Draft TS 28.201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32331F" w14:textId="254FE782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B688EBF" w14:textId="5ADEF925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DraftTS</w:t>
            </w:r>
            <w:proofErr w:type="spellEnd"/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DFE37C" w14:textId="2908FE67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18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26E0DF" w14:textId="38495B1A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8D6FCD" w14:textId="77BA4B1E" w:rsidR="007214BC" w:rsidRPr="008F578A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8F578A">
              <w:rPr>
                <w:rFonts w:ascii="Arial" w:hAnsi="Arial" w:cs="Arial"/>
                <w:sz w:val="18"/>
                <w:szCs w:val="18"/>
              </w:rPr>
              <w:t>26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06EC6E" w14:textId="40E0B3B0" w:rsidR="007214BC" w:rsidRPr="008F578A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8F578A">
              <w:rPr>
                <w:rFonts w:ascii="Arial" w:hAnsi="Arial" w:cs="Arial"/>
                <w:sz w:val="18"/>
                <w:szCs w:val="18"/>
              </w:rPr>
              <w:t>Approved</w:t>
            </w:r>
          </w:p>
        </w:tc>
      </w:tr>
      <w:tr w:rsidR="007214BC" w:rsidRPr="00777254" w14:paraId="6850287B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61B40B" w14:textId="05712731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6.4.10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44CD36" w14:textId="60F948C8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S5-196618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81417A" w14:textId="566A1385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Draft TS 28.535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B982EA" w14:textId="3E7BC09D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Ericsson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2EFD2FC" w14:textId="3708E838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DraftTS</w:t>
            </w:r>
            <w:proofErr w:type="spellEnd"/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E0418B" w14:textId="030C2F80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21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23F6483" w14:textId="76CDA29C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FFC875" w14:textId="33F74A41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26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BA2CAA" w14:textId="36D72EEF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7214BC" w:rsidRPr="00777254" w14:paraId="5DBC1A4B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2DF5C3" w14:textId="2C992512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6.4.2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3A1614" w14:textId="0A2FFBCF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S5-196645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6DC7BF" w14:textId="6DDBE6A0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Draft TS 28.310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94B2FE" w14:textId="282B6B55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Orange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E992687" w14:textId="673FDD43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DraftTS</w:t>
            </w:r>
            <w:proofErr w:type="spellEnd"/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A3947D" w14:textId="4F46C2B0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18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844D8F" w14:textId="7F9EF036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A05218" w14:textId="5F26C43A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26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7A592E" w14:textId="1A774C66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7214BC" w:rsidRPr="00777254" w14:paraId="2648328D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498E42" w14:textId="24C1623D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6.4.4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E339BD" w14:textId="29E28724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S5-196652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2AF79A" w14:textId="726746C4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Draft TR 28.812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69B706" w14:textId="7F12D379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F786E62" w14:textId="490AC963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DraftTR</w:t>
            </w:r>
            <w:proofErr w:type="spellEnd"/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D9F2032" w14:textId="43693DC6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18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A2EEC9" w14:textId="18CAFD11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AF7FF1" w14:textId="3903CFE1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26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CC2230" w14:textId="3D0FDCA3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7214BC" w:rsidRPr="00777254" w14:paraId="28EF82B2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C81E05" w14:textId="1047B5FB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6.4.1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3474A5" w14:textId="2A1D1CC0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S5-196668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6B94B7" w14:textId="39E4BEED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Draft TS 28.405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3501DA" w14:textId="177D6763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Ericsson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143FA65" w14:textId="1C5A371C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DraftTS</w:t>
            </w:r>
            <w:proofErr w:type="spellEnd"/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F94EC13" w14:textId="49709CCB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21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3173AF" w14:textId="6A807645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2FF829" w14:textId="69EE2D3A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26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5012D6" w14:textId="22B502A9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7214BC" w:rsidRPr="00777254" w14:paraId="4642FDA0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75B02C" w14:textId="40F3F9E9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6.4.1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F442BA" w14:textId="6AC73B48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S5-196669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B0C2FE" w14:textId="783A189D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Draft TS 28.406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3579EA" w14:textId="67CF28C2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Ericsson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E54BAA7" w14:textId="66137C28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DraftTS</w:t>
            </w:r>
            <w:proofErr w:type="spellEnd"/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92F892" w14:textId="003C0080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21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56EED4" w14:textId="7A53CD1A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15032D" w14:textId="3F81BC39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26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2785C0" w14:textId="4459A720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7214BC" w:rsidRPr="00777254" w14:paraId="01C97122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08CC07" w14:textId="115B7FB5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7.5.1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87E768" w14:textId="7E3F0570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S5-196688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C569D5" w14:textId="52C08CDA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Draft TR 32.845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79DD2D" w14:textId="3FE86814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FE1CFD9" w14:textId="6A07AF21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DraftTR</w:t>
            </w:r>
            <w:proofErr w:type="spellEnd"/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270E85" w14:textId="74E29A3B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18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64D1DD" w14:textId="11565EDA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D40B6A" w14:textId="6AB782F1" w:rsidR="007214BC" w:rsidRPr="008F578A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8F578A">
              <w:rPr>
                <w:rFonts w:ascii="Arial" w:hAnsi="Arial" w:cs="Arial"/>
                <w:sz w:val="18"/>
                <w:szCs w:val="18"/>
              </w:rPr>
              <w:t>26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C6AC37" w14:textId="1D2744CC" w:rsidR="007214BC" w:rsidRPr="008F578A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8F578A">
              <w:rPr>
                <w:rFonts w:ascii="Arial" w:hAnsi="Arial" w:cs="Arial"/>
                <w:sz w:val="18"/>
                <w:szCs w:val="18"/>
              </w:rPr>
              <w:t>Approved</w:t>
            </w:r>
          </w:p>
        </w:tc>
      </w:tr>
      <w:tr w:rsidR="007214BC" w:rsidRPr="00777254" w14:paraId="2DFCCC8F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05CCD7" w14:textId="51ED9BC9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6.5.6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902363" w14:textId="237E43AA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S5-196738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AA37D4" w14:textId="3DF69BD6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Draft TR 28.810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2C6F99" w14:textId="38C53ABB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China Mobile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13979C5" w14:textId="6A689436" w:rsidR="007214BC" w:rsidRPr="0020465E" w:rsidRDefault="007214BC" w:rsidP="007214B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DraftTR</w:t>
            </w:r>
            <w:proofErr w:type="spellEnd"/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C20CAC" w14:textId="3939D06C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21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06CFA9A" w14:textId="5D4835D4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D6B0CD" w14:textId="7AE8BA86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26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A496D8F" w14:textId="73461E23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7214BC" w:rsidRPr="00777254" w14:paraId="4138E4C3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4059F9" w14:textId="016AF78C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6.4.10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C87EFE" w14:textId="7FA760A4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S5-196743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BCD8CD" w14:textId="533368EB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Draft TS 28.536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D5F422" w14:textId="764CCF9E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Ericsson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AAD702D" w14:textId="148EE679" w:rsidR="007214BC" w:rsidRPr="00D11BAA" w:rsidRDefault="007214BC" w:rsidP="007214BC">
            <w:pP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DraftTS</w:t>
            </w:r>
            <w:proofErr w:type="spellEnd"/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039703" w14:textId="05870550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21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C5460C" w14:textId="2AB12DFC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1D3325" w14:textId="74208156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26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F3FE4CA" w14:textId="0EE28D2C" w:rsidR="007214BC" w:rsidRPr="00777254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7214BC" w:rsidRPr="00777254" w14:paraId="5DD4C7E7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ACDC57" w14:textId="7BC5CED7" w:rsidR="007214BC" w:rsidRDefault="007214BC" w:rsidP="007214BC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6.1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8DC4BC" w14:textId="6E9D046A" w:rsidR="007214BC" w:rsidRDefault="007214BC" w:rsidP="007214BC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S5-196879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C10C94" w14:textId="18BF4F85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Reply to: LS from GSMA NEST to SA5 on End-to-End Network Slicing Gap analysis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0C7105" w14:textId="7E5A6247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Nokia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6FDBDA1" w14:textId="795D22A2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LS</w:t>
            </w:r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6588BD5" w14:textId="5082FC52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18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DF93B00" w14:textId="18A2EA3F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 Nov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5959EC" w14:textId="181CBDAB" w:rsidR="007214BC" w:rsidRPr="0020465E" w:rsidRDefault="0080515E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3 Nov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DB944B" w14:textId="609CBB90" w:rsidR="007214BC" w:rsidRPr="0020465E" w:rsidRDefault="0080515E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7214BC" w:rsidRPr="00777254" w14:paraId="25C7E4B7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05CDC5" w14:textId="6C792A23" w:rsidR="007214BC" w:rsidRDefault="007214BC" w:rsidP="007214BC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5.3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B3EB23" w14:textId="7F5273BA" w:rsidR="007214BC" w:rsidRDefault="007214BC" w:rsidP="007214BC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S5-196765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507F1F" w14:textId="192E9FE2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LS reply from 3GPP SA5 to NGMN on 5G End-to-End Architecture Framework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29A732" w14:textId="2CB85793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HUAWEI TECHNOLOGIES Co. Ltd.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2D1B048" w14:textId="2DDDB2C3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LS</w:t>
            </w:r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000853" w14:textId="193A77BF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18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4C25DB" w14:textId="16B813A8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5503E6" w14:textId="79F85E7F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26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1835105" w14:textId="484E2F03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7214BC" w:rsidRPr="00777254" w14:paraId="7ED6D37B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BB188D" w14:textId="37047E44" w:rsidR="007214BC" w:rsidRDefault="007214BC" w:rsidP="007214BC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6.4.2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A9C724" w14:textId="426CC4B4" w:rsidR="007214BC" w:rsidRDefault="007214BC" w:rsidP="007214BC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S5-196771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499BD3" w14:textId="61C30A9A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LS to RAN3 on energy efficiency of 5G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EBCF49" w14:textId="127A8E4A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Orange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27BF0FE" w14:textId="2D1FBB2F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LS</w:t>
            </w:r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7D9396F" w14:textId="02D92A9B" w:rsidR="007214BC" w:rsidRPr="00251B78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18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37D2625" w14:textId="43F62028" w:rsidR="007214BC" w:rsidRPr="0008263F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2D5CF1" w14:textId="2C5A74E6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26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535B00" w14:textId="1CB2B05B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7214BC" w:rsidRPr="00777254" w14:paraId="4BF18F4E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A7AF11" w14:textId="02B16648" w:rsidR="007214BC" w:rsidRDefault="007214BC" w:rsidP="007214BC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6.4.3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F4047B" w14:textId="6AAD90E0" w:rsidR="007214BC" w:rsidRDefault="007214BC" w:rsidP="007214BC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S5-196832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5CAC57" w14:textId="1F9BCE7A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Draft TS 28.311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4C4E4A" w14:textId="374CD46B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China Mobile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96427B4" w14:textId="0B25437B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DraftTS</w:t>
            </w:r>
            <w:proofErr w:type="spellEnd"/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53EE6D" w14:textId="27E3904E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21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EE6A64" w14:textId="35E3B151" w:rsidR="007214BC" w:rsidRPr="0008263F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747146" w14:textId="24AB7B84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26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2A46F9" w14:textId="24EF1101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7214BC" w:rsidRPr="00777254" w14:paraId="3AC704D7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A57D7A" w14:textId="197DEC42" w:rsidR="007214BC" w:rsidRDefault="007214BC" w:rsidP="007214BC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lastRenderedPageBreak/>
              <w:t>5.3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CB73A1" w14:textId="0EDD5C39" w:rsidR="007214BC" w:rsidRDefault="007214BC" w:rsidP="007214BC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S5-196792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1FDE2E" w14:textId="5D27ABAE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LS on 3GPP – ONAP Cooperation &amp; WoW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9B3366" w14:textId="55F21C29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 xml:space="preserve">Ericsson </w:t>
            </w:r>
            <w:proofErr w:type="spellStart"/>
            <w:r>
              <w:rPr>
                <w:color w:val="000000"/>
                <w:lang w:eastAsia="en-GB"/>
              </w:rPr>
              <w:t>Telecomunicazioni</w:t>
            </w:r>
            <w:proofErr w:type="spellEnd"/>
            <w:r>
              <w:rPr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color w:val="000000"/>
                <w:lang w:eastAsia="en-GB"/>
              </w:rPr>
              <w:t>SpA</w:t>
            </w:r>
            <w:proofErr w:type="spellEnd"/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F0F9BBB" w14:textId="355CB378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LS</w:t>
            </w:r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D6404F" w14:textId="0562DBD2" w:rsidR="007214BC" w:rsidRPr="002C603A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18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A6DD557" w14:textId="641562A6" w:rsidR="007214BC" w:rsidRPr="0008263F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29E3EBF" w14:textId="5EE841D2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26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DA24EA" w14:textId="0F31F520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7214BC" w:rsidRPr="00777254" w14:paraId="19C9E8FB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CE3973" w14:textId="442F2497" w:rsidR="007214BC" w:rsidRDefault="007214BC" w:rsidP="007214BC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6.4.5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7E9ABC" w14:textId="5F9B8A92" w:rsidR="007214BC" w:rsidRDefault="007214BC" w:rsidP="007214BC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S5-196840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0313B6" w14:textId="6D1FFB72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LS to RAN3 on QoS monitoring for URLLC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17F8CC" w14:textId="7EFE40A4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Intel Finland Oy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9B06F1E" w14:textId="405DE1AE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LS</w:t>
            </w:r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A3B6E7" w14:textId="47B01709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21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AC9011" w14:textId="45AF07A9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1F8EFA" w14:textId="74CD5FC7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26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BCEC80" w14:textId="14FD2936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7214BC" w:rsidRPr="00777254" w14:paraId="2817E386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9FC55F" w14:textId="7B02DA12" w:rsidR="007214BC" w:rsidRDefault="007214BC" w:rsidP="007214BC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6.4.7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6398AA" w14:textId="3774E68A" w:rsidR="007214BC" w:rsidRDefault="007214BC" w:rsidP="007214BC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S5-196847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E492B7" w14:textId="1ABD1BAB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Rel-16 CR TS 28.541 Correct XML Solution Set for NR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DD51F8" w14:textId="63DB394C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09E689E" w14:textId="7456875F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CR</w:t>
            </w:r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82040DA" w14:textId="4297E0FE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18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64C1A9" w14:textId="550EBAFD" w:rsidR="007214BC" w:rsidRPr="008C2445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6661C3" w14:textId="71E63BEA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26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EC148F0" w14:textId="289569E2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7214BC" w:rsidRPr="00777254" w14:paraId="743E004D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09EB6E" w14:textId="6C321211" w:rsidR="007214BC" w:rsidRDefault="007214BC" w:rsidP="007214BC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6.4.7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998AEA" w14:textId="57EC00DF" w:rsidR="007214BC" w:rsidRDefault="007214BC" w:rsidP="007214BC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S5-196848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31670" w14:textId="13EA5E08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Rel-16 CR TS 28.623 Correct XML Solution Set for generic NRM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30AD90" w14:textId="2126056A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17F5637" w14:textId="1ED420FB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CR</w:t>
            </w:r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1B3AD9" w14:textId="7E2F55CD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18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8AD5986" w14:textId="381ED550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D50101D" w14:textId="00BC80BD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26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872FB6" w14:textId="5AA38BD4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7214BC" w:rsidRPr="00777254" w14:paraId="6084B2D4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85C6AC" w14:textId="4AAA894D" w:rsidR="007214BC" w:rsidRDefault="007214BC" w:rsidP="007214BC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6.4.7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23AE65" w14:textId="0B6227FE" w:rsidR="007214BC" w:rsidRDefault="007214BC" w:rsidP="007214BC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S5-196849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E6208B" w14:textId="4FA4E6A8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Rel-16 CR TS 28.541 Correct Network slice NRM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7B7C1E" w14:textId="04319B65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proofErr w:type="spellStart"/>
            <w:proofErr w:type="gramStart"/>
            <w:r>
              <w:rPr>
                <w:color w:val="000000"/>
                <w:lang w:eastAsia="en-GB"/>
              </w:rPr>
              <w:t>Huawei,Ericsson</w:t>
            </w:r>
            <w:proofErr w:type="spellEnd"/>
            <w:proofErr w:type="gramEnd"/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3555C0C" w14:textId="4B020424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CR</w:t>
            </w:r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CB90756" w14:textId="6D5FBE47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18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5B32F4" w14:textId="39F8CD91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BE83C6" w14:textId="520BCC9B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26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D20132" w14:textId="29B542F5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7214BC" w:rsidRPr="00777254" w14:paraId="7D96DD73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A86612" w14:textId="7E23156E" w:rsidR="007214BC" w:rsidRDefault="007214BC" w:rsidP="007214BC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6.4.13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60894C" w14:textId="22FA0F74" w:rsidR="007214BC" w:rsidRDefault="007214BC" w:rsidP="007214BC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S5-196856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7FEA65" w14:textId="6E2F9D98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Draft TS 28.313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5010F6" w14:textId="33BDC2DC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Intel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6A79943" w14:textId="16B7D525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DraftTS</w:t>
            </w:r>
            <w:proofErr w:type="spellEnd"/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112492" w14:textId="4E5941D2" w:rsidR="007214BC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Oct</w:t>
            </w:r>
          </w:p>
          <w:p w14:paraId="76AF8EC1" w14:textId="74651CDC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(Depending on </w:t>
            </w:r>
            <w:r>
              <w:rPr>
                <w:color w:val="000000"/>
                <w:lang w:eastAsia="en-GB"/>
              </w:rPr>
              <w:t>S5-196858)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048623" w14:textId="430910C5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31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9AC8A6" w14:textId="7EE66A9E" w:rsidR="007214BC" w:rsidRPr="0020465E" w:rsidRDefault="006F3823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1 Nov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D1083A2" w14:textId="5FDED4C1" w:rsidR="007214BC" w:rsidRPr="0020465E" w:rsidRDefault="006F3823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7214BC" w:rsidRPr="00777254" w14:paraId="5558DF9B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C66695" w14:textId="11E94878" w:rsidR="007214BC" w:rsidRDefault="007214BC" w:rsidP="007214BC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6.4.13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5A50B9" w14:textId="3D8DCF34" w:rsidR="007214BC" w:rsidRDefault="007214BC" w:rsidP="007214BC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S5-196858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D7A6F1" w14:textId="0452CCCB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pCR 28.313 MRO information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2C4E4F" w14:textId="7787457C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Intel Corporation (UK) Ltd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0C4EF9D" w14:textId="72076B9E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pCR</w:t>
            </w:r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291561" w14:textId="2B1CCF6E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18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925FEAF" w14:textId="20451F23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A859C0" w14:textId="7ED514DC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26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287F89A" w14:textId="707BCC2F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7214BC" w:rsidRPr="00777254" w14:paraId="3370ABB5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45C95D" w14:textId="1B8199AA" w:rsidR="007214BC" w:rsidRDefault="007214BC" w:rsidP="007214BC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6.4.13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4AB3CD" w14:textId="55F0CCB9" w:rsidR="007214BC" w:rsidRDefault="007214BC" w:rsidP="007214BC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S5-196859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E09019" w14:textId="11EAB75E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ANR Specification level requirements for E-UTRAN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04D3A4" w14:textId="748942AC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Ericsson France S.</w:t>
            </w:r>
            <w:proofErr w:type="gramStart"/>
            <w:r>
              <w:rPr>
                <w:color w:val="000000"/>
                <w:lang w:eastAsia="en-GB"/>
              </w:rPr>
              <w:t>A.S</w:t>
            </w:r>
            <w:proofErr w:type="gramEnd"/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F381C22" w14:textId="539E0996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CR</w:t>
            </w:r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9C3139" w14:textId="0332D636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192EB3" w14:textId="7F66BC2E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E215E71" w14:textId="433C0C25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26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3117F3" w14:textId="71AAC181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7214BC" w:rsidRPr="00777254" w14:paraId="4B1B3665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ACC161" w14:textId="50CFC329" w:rsidR="007214BC" w:rsidRDefault="007214BC" w:rsidP="007214BC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6.4.15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836182" w14:textId="4D7ECD57" w:rsidR="007214BC" w:rsidRDefault="007214BC" w:rsidP="007214BC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S5-196868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4085B3" w14:textId="14986D75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LS to GSMA on GST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561D31" w14:textId="36ABD5BB" w:rsidR="007214BC" w:rsidRDefault="007214BC" w:rsidP="007214BC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Orange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EAA8956" w14:textId="41043956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LS</w:t>
            </w:r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638C59" w14:textId="03443178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18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0BFF95" w14:textId="5895DCE7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C58DB63" w14:textId="7B0190A1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26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E519CB" w14:textId="06167CAF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7214BC" w:rsidRPr="00777254" w14:paraId="304480FF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E87F13" w14:textId="7933318F" w:rsidR="007214BC" w:rsidRDefault="007214BC" w:rsidP="007214BC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6.5.2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5FB453" w14:textId="3C0137DB" w:rsidR="007214BC" w:rsidRDefault="007214BC" w:rsidP="007214BC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S5-196869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95A55F" w14:textId="15C89E9C" w:rsidR="007214BC" w:rsidRDefault="007214BC" w:rsidP="007214B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 TR 28.861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F629D1" w14:textId="4C79762D" w:rsidR="007214BC" w:rsidRDefault="007214BC" w:rsidP="007214B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Intel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5AF1DF4" w14:textId="41BFE938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DraftTR</w:t>
            </w:r>
            <w:proofErr w:type="spellEnd"/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851B45" w14:textId="1447211B" w:rsidR="007214BC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(Withdrawn)</w:t>
            </w:r>
          </w:p>
          <w:p w14:paraId="76F1E80C" w14:textId="6D2AD047" w:rsidR="007214BC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(Depending on </w:t>
            </w:r>
          </w:p>
          <w:p w14:paraId="3A1CEA1D" w14:textId="33023682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S5-196870, S5-196871, S5-196872)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EC7DFA1" w14:textId="77777777" w:rsidR="007214BC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(Withdrawn)</w:t>
            </w:r>
          </w:p>
          <w:p w14:paraId="6E3E7E7D" w14:textId="54DB2FD4" w:rsidR="007214BC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(Depending on </w:t>
            </w:r>
          </w:p>
          <w:p w14:paraId="024E3786" w14:textId="6E877EC3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lang w:eastAsia="en-GB"/>
              </w:rPr>
              <w:t>S5-196870, S5-196871, S5-196872)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B4D31E" w14:textId="275D2BAC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4454722" w14:textId="68FDB110" w:rsidR="007214BC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Withdrawn (not needed)</w:t>
            </w:r>
          </w:p>
          <w:p w14:paraId="6D13EBA8" w14:textId="7D43C2C1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7214BC" w:rsidRPr="00777254" w14:paraId="104547D4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0B5CEA" w14:textId="6AB77C54" w:rsidR="007214BC" w:rsidRDefault="007214BC" w:rsidP="007214BC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6.5.2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F86408" w14:textId="1C299682" w:rsidR="007214BC" w:rsidRDefault="007214BC" w:rsidP="007214BC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S5-196870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227DBE" w14:textId="027FB39A" w:rsidR="007214BC" w:rsidRDefault="007214BC" w:rsidP="007214B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Allow for service-centric load redistribution to concurrently optimize load distribution and service performance 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3EBF29" w14:textId="7819BB29" w:rsidR="007214BC" w:rsidRDefault="007214BC" w:rsidP="007214B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Nokia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B385943" w14:textId="42801C1F" w:rsidR="007214BC" w:rsidRPr="00EE00C5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EE00C5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pCR</w:t>
            </w:r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56995" w14:textId="69904055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21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F7057EA" w14:textId="5B179C97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E97D3B" w14:textId="789D585D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26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F761661" w14:textId="4753E3B7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Noted</w:t>
            </w:r>
          </w:p>
        </w:tc>
      </w:tr>
      <w:tr w:rsidR="007214BC" w:rsidRPr="00777254" w14:paraId="49122C8E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959F85" w14:textId="0E2E1826" w:rsidR="007214BC" w:rsidRPr="009A15AE" w:rsidRDefault="007214BC" w:rsidP="007214BC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6.5.2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157C51" w14:textId="196124C7" w:rsidR="007214BC" w:rsidRPr="009A15AE" w:rsidRDefault="007214BC" w:rsidP="007214BC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S5-196871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4F28CF" w14:textId="3ECC97E5" w:rsidR="007214BC" w:rsidRPr="009A15AE" w:rsidRDefault="007214BC" w:rsidP="007214B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Extend the </w:t>
            </w:r>
            <w:proofErr w:type="spellStart"/>
            <w:r>
              <w:rPr>
                <w:color w:val="000000"/>
                <w:lang w:eastAsia="en-GB"/>
              </w:rPr>
              <w:t>usecase</w:t>
            </w:r>
            <w:proofErr w:type="spellEnd"/>
            <w:r>
              <w:rPr>
                <w:color w:val="000000"/>
                <w:lang w:eastAsia="en-GB"/>
              </w:rPr>
              <w:t xml:space="preserve"> to allow for PCI optimization in multi-layer scenarios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DD70EE" w14:textId="49EC0F79" w:rsidR="007214BC" w:rsidRPr="009A15AE" w:rsidRDefault="007214BC" w:rsidP="007214B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Nokia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B422B3D" w14:textId="53C79FA2" w:rsidR="007214BC" w:rsidRPr="00EE00C5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EE00C5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pCR</w:t>
            </w:r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816F4C" w14:textId="5E00F690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21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97698F" w14:textId="42F6FC66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B98091" w14:textId="7853CE1A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26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A8630FD" w14:textId="4216A77E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Noted</w:t>
            </w:r>
          </w:p>
        </w:tc>
      </w:tr>
      <w:tr w:rsidR="007214BC" w:rsidRPr="00777254" w14:paraId="703CF29A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442AD6" w14:textId="001A624A" w:rsidR="007214BC" w:rsidRPr="009A15AE" w:rsidRDefault="007214BC" w:rsidP="007214BC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6.5.2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2C391F" w14:textId="0F394F62" w:rsidR="007214BC" w:rsidRPr="009A15AE" w:rsidRDefault="007214BC" w:rsidP="007214BC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S5-196872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982AE2" w14:textId="24A7134F" w:rsidR="007214BC" w:rsidRPr="009A15AE" w:rsidRDefault="007214BC" w:rsidP="007214B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Update requirements for Load Balancing Optimization to allow for service centric resource optimization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B20B05" w14:textId="389C8217" w:rsidR="007214BC" w:rsidRPr="009A15AE" w:rsidRDefault="007214BC" w:rsidP="007214B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Nokia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75DC6BD" w14:textId="215A1CC7" w:rsidR="007214BC" w:rsidRPr="00EE00C5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EE00C5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pCR</w:t>
            </w:r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9E0751" w14:textId="65FFCB8D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21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8B9347" w14:textId="05D2273D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9DF75D" w14:textId="7A2463E9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26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8278C45" w14:textId="6119EB5C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Noted</w:t>
            </w:r>
          </w:p>
        </w:tc>
      </w:tr>
      <w:tr w:rsidR="007214BC" w:rsidRPr="00777254" w14:paraId="0A5616A8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33FF58" w14:textId="673787D7" w:rsidR="007214BC" w:rsidRPr="009A15AE" w:rsidRDefault="007214BC" w:rsidP="007214BC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6.5.3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D7C77B" w14:textId="58633AFD" w:rsidR="007214BC" w:rsidRPr="009A15AE" w:rsidRDefault="007214BC" w:rsidP="007214BC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S5-196873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0CA4E8" w14:textId="71DAEDB9" w:rsidR="007214BC" w:rsidRPr="009A15AE" w:rsidRDefault="007214BC" w:rsidP="007214B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 TR 28.807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1F2F6B" w14:textId="76DECF09" w:rsidR="007214BC" w:rsidRPr="009A15AE" w:rsidRDefault="007214BC" w:rsidP="007214B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66B2596" w14:textId="2E77D149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DraftTR</w:t>
            </w:r>
            <w:proofErr w:type="spellEnd"/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8DE64E" w14:textId="5D5D2DA8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18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9C8E6B8" w14:textId="4A749CD9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481D60" w14:textId="3A67233B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26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9BC15D" w14:textId="0A197C59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7214BC" w:rsidRPr="00777254" w14:paraId="08A1094B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AFE6E7" w14:textId="5CB97DC9" w:rsidR="007214BC" w:rsidRPr="009A15AE" w:rsidRDefault="007214BC" w:rsidP="007214BC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lastRenderedPageBreak/>
              <w:t>6.5.4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39E46A" w14:textId="531B690D" w:rsidR="007214BC" w:rsidRPr="009A15AE" w:rsidRDefault="007214BC" w:rsidP="007214BC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S5-196874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FC8EB2" w14:textId="5D99FA2D" w:rsidR="007214BC" w:rsidRPr="009A15AE" w:rsidRDefault="007214BC" w:rsidP="007214B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 TR 28.808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FB3AD9" w14:textId="771F841C" w:rsidR="007214BC" w:rsidRPr="009A15AE" w:rsidRDefault="007214BC" w:rsidP="007214B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Thales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D0D7E29" w14:textId="3D06711B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DraftTR</w:t>
            </w:r>
            <w:proofErr w:type="spellEnd"/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ADB0E0" w14:textId="7282D62D" w:rsidR="007214BC" w:rsidRPr="00866D27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866D27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24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67743E" w14:textId="3C324D98" w:rsidR="007214BC" w:rsidRPr="00866D27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866D27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E33388" w14:textId="4563CA5F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26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3CCD6A" w14:textId="2043F0C8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7214BC" w:rsidRPr="00777254" w14:paraId="181BBA40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EE350D" w14:textId="0F1C185E" w:rsidR="007214BC" w:rsidRDefault="007214BC" w:rsidP="007214BC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6.5.5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75ED0B" w14:textId="43DF7ABB" w:rsidR="007214BC" w:rsidRDefault="007214BC" w:rsidP="007214BC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S5-196875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13971E" w14:textId="6F7434B1" w:rsidR="007214BC" w:rsidRDefault="007214BC" w:rsidP="007214B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 TR 28.809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98FE63" w14:textId="5816658F" w:rsidR="007214BC" w:rsidRDefault="007214BC" w:rsidP="007214B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Intel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E640769" w14:textId="2D675319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DraftTR</w:t>
            </w:r>
            <w:proofErr w:type="spellEnd"/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7D3343" w14:textId="5EE121B7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29 Oct (Depending on </w:t>
            </w:r>
            <w:r>
              <w:rPr>
                <w:color w:val="000000"/>
                <w:lang w:eastAsia="en-GB"/>
              </w:rPr>
              <w:t>S5-196876)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42495AA" w14:textId="3E6FC401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31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8E6C35" w14:textId="6D0DAF48" w:rsidR="007214BC" w:rsidRPr="0020465E" w:rsidRDefault="006225B3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1 Nov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D9F1BD" w14:textId="410A4E13" w:rsidR="007214BC" w:rsidRPr="0020465E" w:rsidRDefault="006225B3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7214BC" w:rsidRPr="00777254" w14:paraId="4BA30A62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C4F3E0" w14:textId="6E42F125" w:rsidR="007214BC" w:rsidRDefault="007214BC" w:rsidP="007214BC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6.5.5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CCD547" w14:textId="1929FC40" w:rsidR="007214BC" w:rsidRDefault="007214BC" w:rsidP="007214BC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S5-196876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1EFD33" w14:textId="7ABED4A0" w:rsidR="007214BC" w:rsidRDefault="007214BC" w:rsidP="007214B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pCR 28.809 Add use case of MDAS assisted user data congestion analysis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E489D6" w14:textId="05EFF2DE" w:rsidR="007214BC" w:rsidRDefault="007214BC" w:rsidP="007214B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2889767" w14:textId="58ED9483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pCR</w:t>
            </w:r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254141" w14:textId="4A4993BE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945379A" w14:textId="28401C8E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72D262" w14:textId="129D6070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26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FDBF5C" w14:textId="74638FA3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7214BC" w:rsidRPr="00777254" w14:paraId="2A4294A8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D222E6" w14:textId="6144E21F" w:rsidR="007214BC" w:rsidRPr="009A15AE" w:rsidRDefault="007214BC" w:rsidP="007214BC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6.3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91AE77" w14:textId="2AA3B74C" w:rsidR="007214BC" w:rsidRPr="009A15AE" w:rsidRDefault="007214BC" w:rsidP="007214BC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S5-196882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DEEE10" w14:textId="65BBB7FF" w:rsidR="007214BC" w:rsidRPr="009A15AE" w:rsidRDefault="007214BC" w:rsidP="007214B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Rel-11 CR TS 32.421 Remove the editor's notes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5FA5B2" w14:textId="6D8EA639" w:rsidR="007214BC" w:rsidRPr="009A15AE" w:rsidRDefault="007214BC" w:rsidP="007214B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HUAWEI TECHNOLOGIES Co. Ltd.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E6454E2" w14:textId="0C727F0A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CR</w:t>
            </w:r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195D49" w14:textId="0A0FF391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A1C84AC" w14:textId="36D5CF81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1A9B72" w14:textId="198288B4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26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ECA1989" w14:textId="3FC31DDC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7214BC" w:rsidRPr="00777254" w14:paraId="185AEEBD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4DBC7C" w14:textId="148BCAD3" w:rsidR="007214BC" w:rsidRPr="009A15AE" w:rsidRDefault="007214BC" w:rsidP="007214BC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6.3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44B783" w14:textId="51F0CCB4" w:rsidR="007214BC" w:rsidRPr="009A15AE" w:rsidRDefault="007214BC" w:rsidP="007214BC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S5-196883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410DF5" w14:textId="1DE9FD3E" w:rsidR="007214BC" w:rsidRPr="009A15AE" w:rsidRDefault="007214BC" w:rsidP="007214B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Rel-12 CR TS 32.421 Remove the editor's notes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C14307" w14:textId="34A503EC" w:rsidR="007214BC" w:rsidRPr="009A15AE" w:rsidRDefault="007214BC" w:rsidP="007214B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HUAWEI TECHNOLOGIES Co. Ltd.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E3520E8" w14:textId="5F27652B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CR</w:t>
            </w:r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3C5B6C" w14:textId="5F289436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8C0172" w14:textId="12981A31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32049A1" w14:textId="120A5680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26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B58FCF" w14:textId="31A523B9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7214BC" w:rsidRPr="00777254" w14:paraId="1105184B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8589C5" w14:textId="39944AC1" w:rsidR="007214BC" w:rsidRPr="009A15AE" w:rsidRDefault="007214BC" w:rsidP="007214BC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6.3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0344D9" w14:textId="090495AC" w:rsidR="007214BC" w:rsidRPr="009A15AE" w:rsidRDefault="007214BC" w:rsidP="007214BC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S5-196884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752374" w14:textId="0FEEACDF" w:rsidR="007214BC" w:rsidRPr="009A15AE" w:rsidRDefault="007214BC" w:rsidP="007214B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Rel-13 CR TS 32.421 Remove the editor's notes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DE0530" w14:textId="526AA221" w:rsidR="007214BC" w:rsidRPr="009A15AE" w:rsidRDefault="007214BC" w:rsidP="007214B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HUAWEI TECHNOLOGIES Co. Ltd.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979D96E" w14:textId="0560FABE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CR</w:t>
            </w:r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972662" w14:textId="639EE703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A833C6" w14:textId="75B1AD7B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ED71949" w14:textId="18AF0B8A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26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F1BDA3" w14:textId="0E5A6243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7214BC" w:rsidRPr="00777254" w14:paraId="4C8CBEE0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81B550" w14:textId="5FDAB1E4" w:rsidR="007214BC" w:rsidRPr="009A15AE" w:rsidRDefault="007214BC" w:rsidP="007214BC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6.3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157D28" w14:textId="63E752DD" w:rsidR="007214BC" w:rsidRPr="009A15AE" w:rsidRDefault="007214BC" w:rsidP="007214BC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S5-196885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6F18C2" w14:textId="3C62DCB9" w:rsidR="007214BC" w:rsidRPr="009A15AE" w:rsidRDefault="007214BC" w:rsidP="007214B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Rel-14 CR TS 32.421 Remove the editor's notes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15B147" w14:textId="37BA8963" w:rsidR="007214BC" w:rsidRPr="009A15AE" w:rsidRDefault="007214BC" w:rsidP="007214B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HUAWEI TECHNOLOGIES Co. Ltd.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53ED2B9" w14:textId="747FEF83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CR</w:t>
            </w:r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26EC8E" w14:textId="36D7FF94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E4DEC42" w14:textId="7CAD7C22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E6D96AB" w14:textId="74AE4DB0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26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39C6CF" w14:textId="5DE75FCF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7214BC" w:rsidRPr="00777254" w14:paraId="62AC0325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8382BF" w14:textId="0A356F30" w:rsidR="007214BC" w:rsidRDefault="007214BC" w:rsidP="007214BC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6.3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3BBE64" w14:textId="3EF73E35" w:rsidR="007214BC" w:rsidRDefault="007214BC" w:rsidP="007214BC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S5-196886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03D679" w14:textId="2E1A52D1" w:rsidR="007214BC" w:rsidRDefault="007214BC" w:rsidP="007214B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Rel-15 CR TS 32.421 Remove the editor's notes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47B91E" w14:textId="42E7F46B" w:rsidR="007214BC" w:rsidRDefault="007214BC" w:rsidP="007214B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HUAWEI TECHNOLOGIES Co. Ltd.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595B9F3" w14:textId="6B146009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CR</w:t>
            </w:r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0B511B" w14:textId="3A29CAF1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9334AA1" w14:textId="3B457394" w:rsidR="007214BC" w:rsidRPr="00DB02E9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25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C2E9D0" w14:textId="3C4CA6E9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26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90BCEA" w14:textId="63AC066B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7214BC" w:rsidRPr="00777254" w14:paraId="0E20D54A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018DBC" w14:textId="57987434" w:rsidR="007214BC" w:rsidRDefault="007214BC" w:rsidP="007214BC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6.1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A769B2" w14:textId="0EAEC5BC" w:rsidR="007214BC" w:rsidRDefault="007214BC" w:rsidP="007214BC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S5-196888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8EAA01" w14:textId="61E484C7" w:rsidR="007214BC" w:rsidRDefault="007214BC" w:rsidP="007214B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Remove Network Slicing SS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1CC81F" w14:textId="16C6AB13" w:rsidR="007214BC" w:rsidRDefault="007214BC" w:rsidP="007214B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Ericsson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A362C58" w14:textId="245A3062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CR</w:t>
            </w:r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B501910" w14:textId="68626E53" w:rsidR="007214BC" w:rsidRPr="00211313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211313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24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DE66A2" w14:textId="7154E42C" w:rsidR="007214BC" w:rsidRPr="00211313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211313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28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143D60" w14:textId="03193E3B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29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8374B3" w14:textId="30AFDC9C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7214BC" w:rsidRPr="00777254" w14:paraId="380F9687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820465" w14:textId="5E9DB724" w:rsidR="007214BC" w:rsidRPr="009A15AE" w:rsidRDefault="007214BC" w:rsidP="007214BC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6.1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EF78EB" w14:textId="6387C59B" w:rsidR="007214BC" w:rsidRPr="009A15AE" w:rsidRDefault="007214BC" w:rsidP="007214BC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S5-196889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FED497" w14:textId="6AB4A9DE" w:rsidR="007214BC" w:rsidRPr="009A15AE" w:rsidRDefault="007214BC" w:rsidP="007214B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Updates to YANG SS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2EA390" w14:textId="2FE58C55" w:rsidR="007214BC" w:rsidRPr="009A15AE" w:rsidRDefault="007214BC" w:rsidP="007214B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Ericsson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24584C9" w14:textId="32FED7CD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CR</w:t>
            </w:r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03D2B5" w14:textId="14411C07" w:rsidR="007214BC" w:rsidRPr="007D43E5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7D43E5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B752BB" w14:textId="63ABBFDB" w:rsidR="007214BC" w:rsidRPr="007D43E5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7D43E5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ED95C4" w14:textId="6203C348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31 Oct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976521" w14:textId="2AB7EDDD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7214BC" w:rsidRPr="00777254" w14:paraId="2C6D64F0" w14:textId="77777777" w:rsidTr="00A619F0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0E9654" w14:textId="144554D3" w:rsidR="007214BC" w:rsidRDefault="007214BC" w:rsidP="007214BC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6.1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A9F3D3" w14:textId="42D3E21E" w:rsidR="007214BC" w:rsidRDefault="007214BC" w:rsidP="007214BC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S5-196890</w:t>
            </w:r>
          </w:p>
        </w:tc>
        <w:tc>
          <w:tcPr>
            <w:tcW w:w="30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FBC14A" w14:textId="55966CF8" w:rsidR="007214BC" w:rsidRDefault="007214BC" w:rsidP="007214B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a. Updates to YANG SS</w:t>
            </w:r>
          </w:p>
        </w:tc>
        <w:tc>
          <w:tcPr>
            <w:tcW w:w="182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331357" w14:textId="06DF384B" w:rsidR="007214BC" w:rsidRDefault="007214BC" w:rsidP="007214BC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Ericsson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079DA2E" w14:textId="75A98FC9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CR</w:t>
            </w:r>
          </w:p>
        </w:tc>
        <w:tc>
          <w:tcPr>
            <w:tcW w:w="1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B3EDED" w14:textId="403E403B" w:rsidR="007214BC" w:rsidRPr="0020465E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Oct</w:t>
            </w:r>
          </w:p>
        </w:tc>
        <w:tc>
          <w:tcPr>
            <w:tcW w:w="12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ABB876C" w14:textId="38449201" w:rsidR="007214BC" w:rsidRPr="00211313" w:rsidRDefault="007214BC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31 </w:t>
            </w:r>
            <w:r w:rsidRPr="00211313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Oct 2019</w:t>
            </w:r>
          </w:p>
        </w:tc>
        <w:tc>
          <w:tcPr>
            <w:tcW w:w="9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470A7B" w14:textId="06122A66" w:rsidR="007214BC" w:rsidRPr="0020465E" w:rsidRDefault="00964A3F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3 Nov 2019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69FF20" w14:textId="2023ABA1" w:rsidR="007214BC" w:rsidRPr="0020465E" w:rsidRDefault="00964A3F" w:rsidP="007214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</w:tbl>
    <w:p w14:paraId="009E074B" w14:textId="77777777" w:rsidR="00E02397" w:rsidRDefault="00E02397" w:rsidP="009A15AE"/>
    <w:sectPr w:rsidR="00E02397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CDC0B" w14:textId="77777777" w:rsidR="00A8181C" w:rsidRDefault="00A8181C">
      <w:r>
        <w:separator/>
      </w:r>
    </w:p>
  </w:endnote>
  <w:endnote w:type="continuationSeparator" w:id="0">
    <w:p w14:paraId="7204685D" w14:textId="77777777" w:rsidR="00A8181C" w:rsidRDefault="00A81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6E796" w14:textId="77777777" w:rsidR="00761442" w:rsidRDefault="00761442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6370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6370D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45A41" w14:textId="77777777" w:rsidR="00A8181C" w:rsidRDefault="00A8181C">
      <w:r>
        <w:separator/>
      </w:r>
    </w:p>
  </w:footnote>
  <w:footnote w:type="continuationSeparator" w:id="0">
    <w:p w14:paraId="61BB5535" w14:textId="77777777" w:rsidR="00A8181C" w:rsidRDefault="00A818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614"/>
    <w:rsid w:val="00000634"/>
    <w:rsid w:val="00001579"/>
    <w:rsid w:val="000025CC"/>
    <w:rsid w:val="000038E0"/>
    <w:rsid w:val="00004389"/>
    <w:rsid w:val="000044FB"/>
    <w:rsid w:val="0000537E"/>
    <w:rsid w:val="00005422"/>
    <w:rsid w:val="0000562D"/>
    <w:rsid w:val="000056EA"/>
    <w:rsid w:val="00007B22"/>
    <w:rsid w:val="000112D0"/>
    <w:rsid w:val="00011813"/>
    <w:rsid w:val="0001203B"/>
    <w:rsid w:val="00012497"/>
    <w:rsid w:val="000124CB"/>
    <w:rsid w:val="000128BE"/>
    <w:rsid w:val="000138FB"/>
    <w:rsid w:val="000139E7"/>
    <w:rsid w:val="000139E8"/>
    <w:rsid w:val="00014A3E"/>
    <w:rsid w:val="00014E75"/>
    <w:rsid w:val="00016F29"/>
    <w:rsid w:val="00017156"/>
    <w:rsid w:val="00017F00"/>
    <w:rsid w:val="000204DB"/>
    <w:rsid w:val="000215CC"/>
    <w:rsid w:val="00023FAF"/>
    <w:rsid w:val="000243BB"/>
    <w:rsid w:val="00024A85"/>
    <w:rsid w:val="00024C13"/>
    <w:rsid w:val="00025770"/>
    <w:rsid w:val="00025A1E"/>
    <w:rsid w:val="000315AC"/>
    <w:rsid w:val="000315CD"/>
    <w:rsid w:val="00033C1A"/>
    <w:rsid w:val="00035239"/>
    <w:rsid w:val="0003726C"/>
    <w:rsid w:val="0003778B"/>
    <w:rsid w:val="000432C6"/>
    <w:rsid w:val="000437B5"/>
    <w:rsid w:val="00043831"/>
    <w:rsid w:val="00043AC4"/>
    <w:rsid w:val="00043BD6"/>
    <w:rsid w:val="00044719"/>
    <w:rsid w:val="00047349"/>
    <w:rsid w:val="000475DA"/>
    <w:rsid w:val="000477F0"/>
    <w:rsid w:val="000501E4"/>
    <w:rsid w:val="0005044A"/>
    <w:rsid w:val="0005205E"/>
    <w:rsid w:val="00052679"/>
    <w:rsid w:val="00052CD3"/>
    <w:rsid w:val="00052D18"/>
    <w:rsid w:val="00057329"/>
    <w:rsid w:val="00057DBE"/>
    <w:rsid w:val="000608F8"/>
    <w:rsid w:val="000612EC"/>
    <w:rsid w:val="0006161B"/>
    <w:rsid w:val="00062DA6"/>
    <w:rsid w:val="00065085"/>
    <w:rsid w:val="00065C97"/>
    <w:rsid w:val="00066677"/>
    <w:rsid w:val="000667FD"/>
    <w:rsid w:val="00067D41"/>
    <w:rsid w:val="00070179"/>
    <w:rsid w:val="00070EAF"/>
    <w:rsid w:val="00071B1B"/>
    <w:rsid w:val="00071C81"/>
    <w:rsid w:val="00073A7B"/>
    <w:rsid w:val="00073EDA"/>
    <w:rsid w:val="00073F3A"/>
    <w:rsid w:val="00073FB0"/>
    <w:rsid w:val="0007425F"/>
    <w:rsid w:val="00074BF2"/>
    <w:rsid w:val="000779E8"/>
    <w:rsid w:val="00077D69"/>
    <w:rsid w:val="00080469"/>
    <w:rsid w:val="00080678"/>
    <w:rsid w:val="00080D13"/>
    <w:rsid w:val="0008149D"/>
    <w:rsid w:val="00081A7A"/>
    <w:rsid w:val="0008263F"/>
    <w:rsid w:val="00083E80"/>
    <w:rsid w:val="00085F96"/>
    <w:rsid w:val="00086054"/>
    <w:rsid w:val="00087B02"/>
    <w:rsid w:val="00087EC7"/>
    <w:rsid w:val="00090691"/>
    <w:rsid w:val="00091411"/>
    <w:rsid w:val="000920BA"/>
    <w:rsid w:val="00092957"/>
    <w:rsid w:val="0009361C"/>
    <w:rsid w:val="00093A6F"/>
    <w:rsid w:val="00093B25"/>
    <w:rsid w:val="000A065A"/>
    <w:rsid w:val="000A08F9"/>
    <w:rsid w:val="000A1307"/>
    <w:rsid w:val="000A1D3C"/>
    <w:rsid w:val="000A1D7C"/>
    <w:rsid w:val="000A2747"/>
    <w:rsid w:val="000A27EB"/>
    <w:rsid w:val="000A2968"/>
    <w:rsid w:val="000A3307"/>
    <w:rsid w:val="000A4A2B"/>
    <w:rsid w:val="000A4CF7"/>
    <w:rsid w:val="000A52E1"/>
    <w:rsid w:val="000A5F3A"/>
    <w:rsid w:val="000A645E"/>
    <w:rsid w:val="000A6917"/>
    <w:rsid w:val="000A6B4D"/>
    <w:rsid w:val="000A6C0E"/>
    <w:rsid w:val="000A6DBF"/>
    <w:rsid w:val="000A7943"/>
    <w:rsid w:val="000A7AFC"/>
    <w:rsid w:val="000B225C"/>
    <w:rsid w:val="000B4050"/>
    <w:rsid w:val="000B4A81"/>
    <w:rsid w:val="000B4F03"/>
    <w:rsid w:val="000B57E6"/>
    <w:rsid w:val="000B5AA3"/>
    <w:rsid w:val="000B6072"/>
    <w:rsid w:val="000B6F2C"/>
    <w:rsid w:val="000B75CA"/>
    <w:rsid w:val="000B7E56"/>
    <w:rsid w:val="000C047F"/>
    <w:rsid w:val="000C098A"/>
    <w:rsid w:val="000C0FA4"/>
    <w:rsid w:val="000C1481"/>
    <w:rsid w:val="000C39CF"/>
    <w:rsid w:val="000C3A1D"/>
    <w:rsid w:val="000C4320"/>
    <w:rsid w:val="000C4E33"/>
    <w:rsid w:val="000C597C"/>
    <w:rsid w:val="000C5FE1"/>
    <w:rsid w:val="000C66E7"/>
    <w:rsid w:val="000C78B9"/>
    <w:rsid w:val="000C7F2F"/>
    <w:rsid w:val="000D05CA"/>
    <w:rsid w:val="000D228D"/>
    <w:rsid w:val="000D26A3"/>
    <w:rsid w:val="000D2E92"/>
    <w:rsid w:val="000D3310"/>
    <w:rsid w:val="000D3F09"/>
    <w:rsid w:val="000D4A65"/>
    <w:rsid w:val="000D53A3"/>
    <w:rsid w:val="000D740C"/>
    <w:rsid w:val="000E0C95"/>
    <w:rsid w:val="000E1AFA"/>
    <w:rsid w:val="000E1D2F"/>
    <w:rsid w:val="000E31E6"/>
    <w:rsid w:val="000E379E"/>
    <w:rsid w:val="000E3874"/>
    <w:rsid w:val="000E46D3"/>
    <w:rsid w:val="000E5268"/>
    <w:rsid w:val="000E70B2"/>
    <w:rsid w:val="000E7FC6"/>
    <w:rsid w:val="000F0681"/>
    <w:rsid w:val="000F1821"/>
    <w:rsid w:val="000F30F1"/>
    <w:rsid w:val="000F3974"/>
    <w:rsid w:val="000F4076"/>
    <w:rsid w:val="000F4125"/>
    <w:rsid w:val="000F5DC8"/>
    <w:rsid w:val="000F65A2"/>
    <w:rsid w:val="000F6CE1"/>
    <w:rsid w:val="000F7A0B"/>
    <w:rsid w:val="00100FE5"/>
    <w:rsid w:val="00101330"/>
    <w:rsid w:val="001013DE"/>
    <w:rsid w:val="00102677"/>
    <w:rsid w:val="001028C4"/>
    <w:rsid w:val="00103544"/>
    <w:rsid w:val="00103CCB"/>
    <w:rsid w:val="00103E11"/>
    <w:rsid w:val="0010413B"/>
    <w:rsid w:val="00104C29"/>
    <w:rsid w:val="00107F94"/>
    <w:rsid w:val="00111903"/>
    <w:rsid w:val="00114B2B"/>
    <w:rsid w:val="00116974"/>
    <w:rsid w:val="0012123D"/>
    <w:rsid w:val="00121378"/>
    <w:rsid w:val="00122403"/>
    <w:rsid w:val="001225C9"/>
    <w:rsid w:val="00122780"/>
    <w:rsid w:val="00122D48"/>
    <w:rsid w:val="001231F7"/>
    <w:rsid w:val="001237B0"/>
    <w:rsid w:val="00123935"/>
    <w:rsid w:val="00124F8A"/>
    <w:rsid w:val="00127752"/>
    <w:rsid w:val="001279E9"/>
    <w:rsid w:val="0013121D"/>
    <w:rsid w:val="00135F77"/>
    <w:rsid w:val="0014121C"/>
    <w:rsid w:val="00141E2F"/>
    <w:rsid w:val="001427F4"/>
    <w:rsid w:val="00142D9A"/>
    <w:rsid w:val="00144609"/>
    <w:rsid w:val="00144C81"/>
    <w:rsid w:val="00147F7E"/>
    <w:rsid w:val="00147FF9"/>
    <w:rsid w:val="0015068B"/>
    <w:rsid w:val="00151614"/>
    <w:rsid w:val="0015406B"/>
    <w:rsid w:val="0015527B"/>
    <w:rsid w:val="0015579D"/>
    <w:rsid w:val="00156547"/>
    <w:rsid w:val="00156BCE"/>
    <w:rsid w:val="00156E3A"/>
    <w:rsid w:val="001607CD"/>
    <w:rsid w:val="00160E13"/>
    <w:rsid w:val="00162529"/>
    <w:rsid w:val="001649A5"/>
    <w:rsid w:val="001655E4"/>
    <w:rsid w:val="0016659D"/>
    <w:rsid w:val="00166DC7"/>
    <w:rsid w:val="0016729E"/>
    <w:rsid w:val="00167580"/>
    <w:rsid w:val="00171733"/>
    <w:rsid w:val="001719C7"/>
    <w:rsid w:val="00172D23"/>
    <w:rsid w:val="0017437D"/>
    <w:rsid w:val="001753C7"/>
    <w:rsid w:val="001765DC"/>
    <w:rsid w:val="00176C09"/>
    <w:rsid w:val="00177BB1"/>
    <w:rsid w:val="00177DFF"/>
    <w:rsid w:val="001802BF"/>
    <w:rsid w:val="00180DA4"/>
    <w:rsid w:val="001815DC"/>
    <w:rsid w:val="00181B71"/>
    <w:rsid w:val="00184230"/>
    <w:rsid w:val="00184A2B"/>
    <w:rsid w:val="00186B0D"/>
    <w:rsid w:val="00187ABA"/>
    <w:rsid w:val="00187EED"/>
    <w:rsid w:val="00190C7E"/>
    <w:rsid w:val="00192168"/>
    <w:rsid w:val="00192D8E"/>
    <w:rsid w:val="00192F6F"/>
    <w:rsid w:val="001930FD"/>
    <w:rsid w:val="00195621"/>
    <w:rsid w:val="0019757B"/>
    <w:rsid w:val="001A1926"/>
    <w:rsid w:val="001A3485"/>
    <w:rsid w:val="001A3834"/>
    <w:rsid w:val="001A3B0A"/>
    <w:rsid w:val="001A3D3E"/>
    <w:rsid w:val="001A4EEA"/>
    <w:rsid w:val="001A7152"/>
    <w:rsid w:val="001A72C0"/>
    <w:rsid w:val="001A74C9"/>
    <w:rsid w:val="001A7872"/>
    <w:rsid w:val="001B0A38"/>
    <w:rsid w:val="001B15F4"/>
    <w:rsid w:val="001B189F"/>
    <w:rsid w:val="001B1A55"/>
    <w:rsid w:val="001B1FCB"/>
    <w:rsid w:val="001B3734"/>
    <w:rsid w:val="001B38B0"/>
    <w:rsid w:val="001B5531"/>
    <w:rsid w:val="001B5E71"/>
    <w:rsid w:val="001B7564"/>
    <w:rsid w:val="001B7856"/>
    <w:rsid w:val="001B7D35"/>
    <w:rsid w:val="001C0223"/>
    <w:rsid w:val="001C0CCC"/>
    <w:rsid w:val="001C1469"/>
    <w:rsid w:val="001C3E2F"/>
    <w:rsid w:val="001C5877"/>
    <w:rsid w:val="001C6C82"/>
    <w:rsid w:val="001C70E0"/>
    <w:rsid w:val="001C7555"/>
    <w:rsid w:val="001D0077"/>
    <w:rsid w:val="001D121C"/>
    <w:rsid w:val="001D176E"/>
    <w:rsid w:val="001D2942"/>
    <w:rsid w:val="001D3237"/>
    <w:rsid w:val="001D3543"/>
    <w:rsid w:val="001D39AB"/>
    <w:rsid w:val="001D4AF6"/>
    <w:rsid w:val="001D5A7C"/>
    <w:rsid w:val="001D6FCC"/>
    <w:rsid w:val="001E07DE"/>
    <w:rsid w:val="001E0908"/>
    <w:rsid w:val="001E09F6"/>
    <w:rsid w:val="001E0AB2"/>
    <w:rsid w:val="001E15D5"/>
    <w:rsid w:val="001E1AFF"/>
    <w:rsid w:val="001E242B"/>
    <w:rsid w:val="001E6F76"/>
    <w:rsid w:val="001F0510"/>
    <w:rsid w:val="001F0890"/>
    <w:rsid w:val="001F09A0"/>
    <w:rsid w:val="001F0F82"/>
    <w:rsid w:val="001F1614"/>
    <w:rsid w:val="001F1AA4"/>
    <w:rsid w:val="001F21D1"/>
    <w:rsid w:val="001F27CA"/>
    <w:rsid w:val="001F3482"/>
    <w:rsid w:val="001F3570"/>
    <w:rsid w:val="001F58B3"/>
    <w:rsid w:val="001F5A01"/>
    <w:rsid w:val="001F60A5"/>
    <w:rsid w:val="001F634D"/>
    <w:rsid w:val="001F6B33"/>
    <w:rsid w:val="001F77E6"/>
    <w:rsid w:val="00200DB8"/>
    <w:rsid w:val="0020465E"/>
    <w:rsid w:val="00207145"/>
    <w:rsid w:val="00207269"/>
    <w:rsid w:val="00210CA9"/>
    <w:rsid w:val="00211053"/>
    <w:rsid w:val="00211313"/>
    <w:rsid w:val="0021133A"/>
    <w:rsid w:val="00211A02"/>
    <w:rsid w:val="00212A64"/>
    <w:rsid w:val="00212DAB"/>
    <w:rsid w:val="0021303F"/>
    <w:rsid w:val="0021345F"/>
    <w:rsid w:val="002170E5"/>
    <w:rsid w:val="0021734D"/>
    <w:rsid w:val="00217AFF"/>
    <w:rsid w:val="00221C90"/>
    <w:rsid w:val="002243EC"/>
    <w:rsid w:val="0022442D"/>
    <w:rsid w:val="002244C8"/>
    <w:rsid w:val="00226CC2"/>
    <w:rsid w:val="00227950"/>
    <w:rsid w:val="00230631"/>
    <w:rsid w:val="002314DF"/>
    <w:rsid w:val="00231A34"/>
    <w:rsid w:val="002327B4"/>
    <w:rsid w:val="002329AC"/>
    <w:rsid w:val="0023381E"/>
    <w:rsid w:val="00233B93"/>
    <w:rsid w:val="00235D14"/>
    <w:rsid w:val="00240549"/>
    <w:rsid w:val="00240C90"/>
    <w:rsid w:val="002424D5"/>
    <w:rsid w:val="00242510"/>
    <w:rsid w:val="002428DD"/>
    <w:rsid w:val="0024320A"/>
    <w:rsid w:val="00243878"/>
    <w:rsid w:val="0024482B"/>
    <w:rsid w:val="00244F44"/>
    <w:rsid w:val="00245B84"/>
    <w:rsid w:val="00246C46"/>
    <w:rsid w:val="00247A14"/>
    <w:rsid w:val="002514AD"/>
    <w:rsid w:val="002519A7"/>
    <w:rsid w:val="00251B78"/>
    <w:rsid w:val="00253152"/>
    <w:rsid w:val="00254317"/>
    <w:rsid w:val="002547C1"/>
    <w:rsid w:val="002558FE"/>
    <w:rsid w:val="00256799"/>
    <w:rsid w:val="0026093C"/>
    <w:rsid w:val="00261312"/>
    <w:rsid w:val="00261470"/>
    <w:rsid w:val="00261657"/>
    <w:rsid w:val="002616A2"/>
    <w:rsid w:val="00264320"/>
    <w:rsid w:val="0026441E"/>
    <w:rsid w:val="002650AD"/>
    <w:rsid w:val="00265F9C"/>
    <w:rsid w:val="002667B0"/>
    <w:rsid w:val="002668AD"/>
    <w:rsid w:val="00266FF8"/>
    <w:rsid w:val="00270501"/>
    <w:rsid w:val="00270F8E"/>
    <w:rsid w:val="002710E0"/>
    <w:rsid w:val="002715F0"/>
    <w:rsid w:val="00271950"/>
    <w:rsid w:val="00271A56"/>
    <w:rsid w:val="00271D22"/>
    <w:rsid w:val="00273144"/>
    <w:rsid w:val="00273BAD"/>
    <w:rsid w:val="00273DEE"/>
    <w:rsid w:val="002744FC"/>
    <w:rsid w:val="0027575F"/>
    <w:rsid w:val="00275CEB"/>
    <w:rsid w:val="0028024F"/>
    <w:rsid w:val="00280DDA"/>
    <w:rsid w:val="00280ECD"/>
    <w:rsid w:val="002826D8"/>
    <w:rsid w:val="00282B3F"/>
    <w:rsid w:val="00284E09"/>
    <w:rsid w:val="002859F9"/>
    <w:rsid w:val="00290088"/>
    <w:rsid w:val="00290CA8"/>
    <w:rsid w:val="00292271"/>
    <w:rsid w:val="0029255F"/>
    <w:rsid w:val="0029263E"/>
    <w:rsid w:val="00292CFC"/>
    <w:rsid w:val="0029311D"/>
    <w:rsid w:val="00293C22"/>
    <w:rsid w:val="00294614"/>
    <w:rsid w:val="00295183"/>
    <w:rsid w:val="0029562C"/>
    <w:rsid w:val="00296A82"/>
    <w:rsid w:val="00296D96"/>
    <w:rsid w:val="002A1414"/>
    <w:rsid w:val="002A20C5"/>
    <w:rsid w:val="002A221E"/>
    <w:rsid w:val="002A234F"/>
    <w:rsid w:val="002A270F"/>
    <w:rsid w:val="002A2D3C"/>
    <w:rsid w:val="002A366C"/>
    <w:rsid w:val="002A4987"/>
    <w:rsid w:val="002A5009"/>
    <w:rsid w:val="002A5501"/>
    <w:rsid w:val="002A5E5A"/>
    <w:rsid w:val="002A66F1"/>
    <w:rsid w:val="002A6E48"/>
    <w:rsid w:val="002B0B16"/>
    <w:rsid w:val="002B10E7"/>
    <w:rsid w:val="002B1A94"/>
    <w:rsid w:val="002B2247"/>
    <w:rsid w:val="002B2E1E"/>
    <w:rsid w:val="002B3986"/>
    <w:rsid w:val="002B3B3E"/>
    <w:rsid w:val="002B40D2"/>
    <w:rsid w:val="002B4491"/>
    <w:rsid w:val="002B5AB3"/>
    <w:rsid w:val="002B7220"/>
    <w:rsid w:val="002B7967"/>
    <w:rsid w:val="002C0315"/>
    <w:rsid w:val="002C1A9D"/>
    <w:rsid w:val="002C2595"/>
    <w:rsid w:val="002C2811"/>
    <w:rsid w:val="002C389F"/>
    <w:rsid w:val="002C3B99"/>
    <w:rsid w:val="002C5A13"/>
    <w:rsid w:val="002C603A"/>
    <w:rsid w:val="002C7500"/>
    <w:rsid w:val="002C755D"/>
    <w:rsid w:val="002C78CB"/>
    <w:rsid w:val="002D0229"/>
    <w:rsid w:val="002D0E2B"/>
    <w:rsid w:val="002D1AD2"/>
    <w:rsid w:val="002D2A2C"/>
    <w:rsid w:val="002D57C1"/>
    <w:rsid w:val="002D7893"/>
    <w:rsid w:val="002D7B0D"/>
    <w:rsid w:val="002E22D6"/>
    <w:rsid w:val="002E276E"/>
    <w:rsid w:val="002E3CA3"/>
    <w:rsid w:val="002E3EE6"/>
    <w:rsid w:val="002E5C08"/>
    <w:rsid w:val="002E7D20"/>
    <w:rsid w:val="002F2214"/>
    <w:rsid w:val="002F28B2"/>
    <w:rsid w:val="002F29A5"/>
    <w:rsid w:val="002F2AA4"/>
    <w:rsid w:val="002F3418"/>
    <w:rsid w:val="002F35F9"/>
    <w:rsid w:val="002F5B73"/>
    <w:rsid w:val="002F77E8"/>
    <w:rsid w:val="00300AD4"/>
    <w:rsid w:val="00301D63"/>
    <w:rsid w:val="00302367"/>
    <w:rsid w:val="00303788"/>
    <w:rsid w:val="00305D88"/>
    <w:rsid w:val="00306331"/>
    <w:rsid w:val="003069C9"/>
    <w:rsid w:val="00307416"/>
    <w:rsid w:val="0031111A"/>
    <w:rsid w:val="00312C18"/>
    <w:rsid w:val="00313077"/>
    <w:rsid w:val="00313F21"/>
    <w:rsid w:val="003144F8"/>
    <w:rsid w:val="003147D7"/>
    <w:rsid w:val="003149DB"/>
    <w:rsid w:val="003161E0"/>
    <w:rsid w:val="00316B43"/>
    <w:rsid w:val="0031784A"/>
    <w:rsid w:val="00321547"/>
    <w:rsid w:val="00322B73"/>
    <w:rsid w:val="003231A1"/>
    <w:rsid w:val="003265CE"/>
    <w:rsid w:val="00327974"/>
    <w:rsid w:val="00330234"/>
    <w:rsid w:val="0033129A"/>
    <w:rsid w:val="00331628"/>
    <w:rsid w:val="00332147"/>
    <w:rsid w:val="003331F4"/>
    <w:rsid w:val="00333780"/>
    <w:rsid w:val="003340FE"/>
    <w:rsid w:val="00334390"/>
    <w:rsid w:val="00334BCC"/>
    <w:rsid w:val="00335F3C"/>
    <w:rsid w:val="00336822"/>
    <w:rsid w:val="00337327"/>
    <w:rsid w:val="00337408"/>
    <w:rsid w:val="00337C65"/>
    <w:rsid w:val="00337D3F"/>
    <w:rsid w:val="003408A0"/>
    <w:rsid w:val="003422D3"/>
    <w:rsid w:val="00344784"/>
    <w:rsid w:val="00344837"/>
    <w:rsid w:val="003451F5"/>
    <w:rsid w:val="00345D77"/>
    <w:rsid w:val="00347A1C"/>
    <w:rsid w:val="00347D53"/>
    <w:rsid w:val="003528BD"/>
    <w:rsid w:val="00352E4C"/>
    <w:rsid w:val="00352FBB"/>
    <w:rsid w:val="00353308"/>
    <w:rsid w:val="003537B2"/>
    <w:rsid w:val="00353B0E"/>
    <w:rsid w:val="00353EF8"/>
    <w:rsid w:val="00354F69"/>
    <w:rsid w:val="00356308"/>
    <w:rsid w:val="003607F0"/>
    <w:rsid w:val="00361495"/>
    <w:rsid w:val="0036208F"/>
    <w:rsid w:val="00362143"/>
    <w:rsid w:val="00362DF8"/>
    <w:rsid w:val="00364112"/>
    <w:rsid w:val="003642C9"/>
    <w:rsid w:val="00364DAB"/>
    <w:rsid w:val="0036526A"/>
    <w:rsid w:val="0036623B"/>
    <w:rsid w:val="00371D90"/>
    <w:rsid w:val="00374FD1"/>
    <w:rsid w:val="0037559E"/>
    <w:rsid w:val="00375F09"/>
    <w:rsid w:val="00375FC1"/>
    <w:rsid w:val="00376605"/>
    <w:rsid w:val="00376669"/>
    <w:rsid w:val="0037694A"/>
    <w:rsid w:val="00376AF8"/>
    <w:rsid w:val="00377766"/>
    <w:rsid w:val="0037798D"/>
    <w:rsid w:val="003818A8"/>
    <w:rsid w:val="00381A27"/>
    <w:rsid w:val="00381A79"/>
    <w:rsid w:val="00382779"/>
    <w:rsid w:val="003828BA"/>
    <w:rsid w:val="003835CA"/>
    <w:rsid w:val="00384A94"/>
    <w:rsid w:val="00384C81"/>
    <w:rsid w:val="00384D15"/>
    <w:rsid w:val="00384D58"/>
    <w:rsid w:val="00384EF3"/>
    <w:rsid w:val="00385507"/>
    <w:rsid w:val="00385710"/>
    <w:rsid w:val="00385A93"/>
    <w:rsid w:val="00386A6D"/>
    <w:rsid w:val="00386D13"/>
    <w:rsid w:val="003876A4"/>
    <w:rsid w:val="00387CA1"/>
    <w:rsid w:val="00391A74"/>
    <w:rsid w:val="00392D8A"/>
    <w:rsid w:val="00395CB6"/>
    <w:rsid w:val="003A01B3"/>
    <w:rsid w:val="003A040A"/>
    <w:rsid w:val="003A058E"/>
    <w:rsid w:val="003A0F54"/>
    <w:rsid w:val="003A1EEA"/>
    <w:rsid w:val="003A2FD1"/>
    <w:rsid w:val="003A3661"/>
    <w:rsid w:val="003A4A7C"/>
    <w:rsid w:val="003A4C15"/>
    <w:rsid w:val="003A664F"/>
    <w:rsid w:val="003A6FB3"/>
    <w:rsid w:val="003B0033"/>
    <w:rsid w:val="003B0325"/>
    <w:rsid w:val="003B0E34"/>
    <w:rsid w:val="003B2C0B"/>
    <w:rsid w:val="003B3D4E"/>
    <w:rsid w:val="003B3FC7"/>
    <w:rsid w:val="003B4FE5"/>
    <w:rsid w:val="003C0892"/>
    <w:rsid w:val="003C08A0"/>
    <w:rsid w:val="003C3658"/>
    <w:rsid w:val="003C53CA"/>
    <w:rsid w:val="003C6240"/>
    <w:rsid w:val="003D32B9"/>
    <w:rsid w:val="003D421D"/>
    <w:rsid w:val="003D4522"/>
    <w:rsid w:val="003D4BB0"/>
    <w:rsid w:val="003D6762"/>
    <w:rsid w:val="003D6AD1"/>
    <w:rsid w:val="003D734A"/>
    <w:rsid w:val="003E3910"/>
    <w:rsid w:val="003E3A35"/>
    <w:rsid w:val="003E422E"/>
    <w:rsid w:val="003E5554"/>
    <w:rsid w:val="003E5FC3"/>
    <w:rsid w:val="003E61AE"/>
    <w:rsid w:val="003E69E7"/>
    <w:rsid w:val="003E7274"/>
    <w:rsid w:val="003E74A8"/>
    <w:rsid w:val="003F0E8D"/>
    <w:rsid w:val="003F119F"/>
    <w:rsid w:val="003F1221"/>
    <w:rsid w:val="003F1820"/>
    <w:rsid w:val="003F1968"/>
    <w:rsid w:val="003F1C09"/>
    <w:rsid w:val="003F289B"/>
    <w:rsid w:val="003F2E5F"/>
    <w:rsid w:val="003F2F86"/>
    <w:rsid w:val="003F3194"/>
    <w:rsid w:val="003F3364"/>
    <w:rsid w:val="003F36CD"/>
    <w:rsid w:val="003F48A9"/>
    <w:rsid w:val="003F671C"/>
    <w:rsid w:val="003F6DA4"/>
    <w:rsid w:val="003F6E4C"/>
    <w:rsid w:val="003F7821"/>
    <w:rsid w:val="00400068"/>
    <w:rsid w:val="00400D20"/>
    <w:rsid w:val="004010A1"/>
    <w:rsid w:val="00401870"/>
    <w:rsid w:val="004021FD"/>
    <w:rsid w:val="004027AD"/>
    <w:rsid w:val="00402843"/>
    <w:rsid w:val="00402FCA"/>
    <w:rsid w:val="0040368E"/>
    <w:rsid w:val="0040392D"/>
    <w:rsid w:val="00403EB4"/>
    <w:rsid w:val="004047FB"/>
    <w:rsid w:val="004058AA"/>
    <w:rsid w:val="00406087"/>
    <w:rsid w:val="004060B7"/>
    <w:rsid w:val="0040749A"/>
    <w:rsid w:val="00407DD9"/>
    <w:rsid w:val="00411350"/>
    <w:rsid w:val="004132EA"/>
    <w:rsid w:val="004134E0"/>
    <w:rsid w:val="00413730"/>
    <w:rsid w:val="0041431C"/>
    <w:rsid w:val="00416C32"/>
    <w:rsid w:val="004178B0"/>
    <w:rsid w:val="00420B51"/>
    <w:rsid w:val="00421B4E"/>
    <w:rsid w:val="0042240D"/>
    <w:rsid w:val="00422F66"/>
    <w:rsid w:val="0042348C"/>
    <w:rsid w:val="00424D0D"/>
    <w:rsid w:val="004259F2"/>
    <w:rsid w:val="00430A83"/>
    <w:rsid w:val="00430CF4"/>
    <w:rsid w:val="00431D0D"/>
    <w:rsid w:val="00432A88"/>
    <w:rsid w:val="0043583D"/>
    <w:rsid w:val="004365D7"/>
    <w:rsid w:val="00436D41"/>
    <w:rsid w:val="00437221"/>
    <w:rsid w:val="00437AA7"/>
    <w:rsid w:val="0044210E"/>
    <w:rsid w:val="00442E14"/>
    <w:rsid w:val="00444292"/>
    <w:rsid w:val="00444AF3"/>
    <w:rsid w:val="00444E2F"/>
    <w:rsid w:val="0044520E"/>
    <w:rsid w:val="004459E4"/>
    <w:rsid w:val="00446170"/>
    <w:rsid w:val="00450783"/>
    <w:rsid w:val="004509E6"/>
    <w:rsid w:val="00450AD6"/>
    <w:rsid w:val="004514E2"/>
    <w:rsid w:val="004535E5"/>
    <w:rsid w:val="00453BE7"/>
    <w:rsid w:val="0045465B"/>
    <w:rsid w:val="00455B3B"/>
    <w:rsid w:val="00455E1D"/>
    <w:rsid w:val="00456AF1"/>
    <w:rsid w:val="0045739F"/>
    <w:rsid w:val="0045747D"/>
    <w:rsid w:val="0046028B"/>
    <w:rsid w:val="00461369"/>
    <w:rsid w:val="004615CC"/>
    <w:rsid w:val="00461C6B"/>
    <w:rsid w:val="004622C6"/>
    <w:rsid w:val="004623BE"/>
    <w:rsid w:val="00463D9F"/>
    <w:rsid w:val="00463FBC"/>
    <w:rsid w:val="004646C5"/>
    <w:rsid w:val="00464A18"/>
    <w:rsid w:val="00465305"/>
    <w:rsid w:val="00465438"/>
    <w:rsid w:val="00466816"/>
    <w:rsid w:val="004705C7"/>
    <w:rsid w:val="00471C14"/>
    <w:rsid w:val="00472DB9"/>
    <w:rsid w:val="00473029"/>
    <w:rsid w:val="0047394C"/>
    <w:rsid w:val="00474A46"/>
    <w:rsid w:val="00474E4B"/>
    <w:rsid w:val="004755A1"/>
    <w:rsid w:val="00475B57"/>
    <w:rsid w:val="00475CF8"/>
    <w:rsid w:val="0048003D"/>
    <w:rsid w:val="0048124A"/>
    <w:rsid w:val="00481590"/>
    <w:rsid w:val="004817BC"/>
    <w:rsid w:val="00481EC3"/>
    <w:rsid w:val="00481EE8"/>
    <w:rsid w:val="00481EF6"/>
    <w:rsid w:val="00481F3B"/>
    <w:rsid w:val="004827EA"/>
    <w:rsid w:val="00482E1B"/>
    <w:rsid w:val="00486362"/>
    <w:rsid w:val="00487E59"/>
    <w:rsid w:val="0049072B"/>
    <w:rsid w:val="0049123B"/>
    <w:rsid w:val="00491A7F"/>
    <w:rsid w:val="0049254C"/>
    <w:rsid w:val="00492FF3"/>
    <w:rsid w:val="004939C4"/>
    <w:rsid w:val="004966B7"/>
    <w:rsid w:val="004A211A"/>
    <w:rsid w:val="004A235A"/>
    <w:rsid w:val="004A2A28"/>
    <w:rsid w:val="004A4FD7"/>
    <w:rsid w:val="004A501B"/>
    <w:rsid w:val="004A5664"/>
    <w:rsid w:val="004A5797"/>
    <w:rsid w:val="004A587B"/>
    <w:rsid w:val="004A5930"/>
    <w:rsid w:val="004A5C35"/>
    <w:rsid w:val="004A6B50"/>
    <w:rsid w:val="004B0052"/>
    <w:rsid w:val="004B03FF"/>
    <w:rsid w:val="004B1D16"/>
    <w:rsid w:val="004B22CA"/>
    <w:rsid w:val="004B23BC"/>
    <w:rsid w:val="004B262A"/>
    <w:rsid w:val="004B294E"/>
    <w:rsid w:val="004B2C70"/>
    <w:rsid w:val="004C04C4"/>
    <w:rsid w:val="004C0F37"/>
    <w:rsid w:val="004C1230"/>
    <w:rsid w:val="004C1BFF"/>
    <w:rsid w:val="004C1EB7"/>
    <w:rsid w:val="004C34CA"/>
    <w:rsid w:val="004C753E"/>
    <w:rsid w:val="004C7717"/>
    <w:rsid w:val="004C7E02"/>
    <w:rsid w:val="004D141D"/>
    <w:rsid w:val="004D1CDB"/>
    <w:rsid w:val="004D282F"/>
    <w:rsid w:val="004D34E3"/>
    <w:rsid w:val="004D3650"/>
    <w:rsid w:val="004D50F2"/>
    <w:rsid w:val="004D5F4A"/>
    <w:rsid w:val="004D624E"/>
    <w:rsid w:val="004D6FD5"/>
    <w:rsid w:val="004D7C96"/>
    <w:rsid w:val="004D7DB7"/>
    <w:rsid w:val="004E2470"/>
    <w:rsid w:val="004E2EB7"/>
    <w:rsid w:val="004E3D98"/>
    <w:rsid w:val="004E402B"/>
    <w:rsid w:val="004E430E"/>
    <w:rsid w:val="004E494B"/>
    <w:rsid w:val="004E4C51"/>
    <w:rsid w:val="004E4DBE"/>
    <w:rsid w:val="004E5FC9"/>
    <w:rsid w:val="004E694C"/>
    <w:rsid w:val="004E6AB6"/>
    <w:rsid w:val="004E6CCE"/>
    <w:rsid w:val="004F0712"/>
    <w:rsid w:val="004F0D43"/>
    <w:rsid w:val="004F3167"/>
    <w:rsid w:val="004F3480"/>
    <w:rsid w:val="004F5AE0"/>
    <w:rsid w:val="004F6CEC"/>
    <w:rsid w:val="0050001C"/>
    <w:rsid w:val="0050115B"/>
    <w:rsid w:val="00501D5B"/>
    <w:rsid w:val="00501E07"/>
    <w:rsid w:val="005026D1"/>
    <w:rsid w:val="00503001"/>
    <w:rsid w:val="00503810"/>
    <w:rsid w:val="0050394D"/>
    <w:rsid w:val="00504DD5"/>
    <w:rsid w:val="00507124"/>
    <w:rsid w:val="00507270"/>
    <w:rsid w:val="0051183F"/>
    <w:rsid w:val="00511D6E"/>
    <w:rsid w:val="005121E4"/>
    <w:rsid w:val="0051254F"/>
    <w:rsid w:val="005129BA"/>
    <w:rsid w:val="00514AE5"/>
    <w:rsid w:val="00514D8E"/>
    <w:rsid w:val="005154D5"/>
    <w:rsid w:val="005159EC"/>
    <w:rsid w:val="00515A2B"/>
    <w:rsid w:val="00515A95"/>
    <w:rsid w:val="00516DAE"/>
    <w:rsid w:val="00516FF5"/>
    <w:rsid w:val="005207CA"/>
    <w:rsid w:val="00520BCE"/>
    <w:rsid w:val="00520DF8"/>
    <w:rsid w:val="005211F4"/>
    <w:rsid w:val="00522BF8"/>
    <w:rsid w:val="005238B0"/>
    <w:rsid w:val="00523AD9"/>
    <w:rsid w:val="00523BAD"/>
    <w:rsid w:val="00523C36"/>
    <w:rsid w:val="00523D63"/>
    <w:rsid w:val="0052406F"/>
    <w:rsid w:val="0052528F"/>
    <w:rsid w:val="005254BF"/>
    <w:rsid w:val="00525F69"/>
    <w:rsid w:val="00526FB5"/>
    <w:rsid w:val="00530F39"/>
    <w:rsid w:val="00532273"/>
    <w:rsid w:val="005341BA"/>
    <w:rsid w:val="0053475B"/>
    <w:rsid w:val="005354F4"/>
    <w:rsid w:val="00535B45"/>
    <w:rsid w:val="00535BC2"/>
    <w:rsid w:val="00535FC8"/>
    <w:rsid w:val="00537CD2"/>
    <w:rsid w:val="0054028A"/>
    <w:rsid w:val="00541CAB"/>
    <w:rsid w:val="00541EA8"/>
    <w:rsid w:val="005426B2"/>
    <w:rsid w:val="005450C5"/>
    <w:rsid w:val="005469DB"/>
    <w:rsid w:val="00546CA7"/>
    <w:rsid w:val="00546D50"/>
    <w:rsid w:val="005474AF"/>
    <w:rsid w:val="00551EE5"/>
    <w:rsid w:val="00552AE7"/>
    <w:rsid w:val="00553361"/>
    <w:rsid w:val="00554F51"/>
    <w:rsid w:val="00555A31"/>
    <w:rsid w:val="0055658B"/>
    <w:rsid w:val="0056100D"/>
    <w:rsid w:val="005612C7"/>
    <w:rsid w:val="005619DF"/>
    <w:rsid w:val="00563511"/>
    <w:rsid w:val="00563A4B"/>
    <w:rsid w:val="00564CD8"/>
    <w:rsid w:val="0056517A"/>
    <w:rsid w:val="0056535C"/>
    <w:rsid w:val="00566975"/>
    <w:rsid w:val="005703C4"/>
    <w:rsid w:val="0057098F"/>
    <w:rsid w:val="00570D9E"/>
    <w:rsid w:val="00570FF0"/>
    <w:rsid w:val="005743F7"/>
    <w:rsid w:val="00575731"/>
    <w:rsid w:val="00576840"/>
    <w:rsid w:val="00576889"/>
    <w:rsid w:val="00576FAE"/>
    <w:rsid w:val="0057767E"/>
    <w:rsid w:val="005800F5"/>
    <w:rsid w:val="005806EF"/>
    <w:rsid w:val="005816B4"/>
    <w:rsid w:val="00581B80"/>
    <w:rsid w:val="00581D27"/>
    <w:rsid w:val="00581D58"/>
    <w:rsid w:val="005839AF"/>
    <w:rsid w:val="00585C63"/>
    <w:rsid w:val="00587F53"/>
    <w:rsid w:val="00590831"/>
    <w:rsid w:val="00591F50"/>
    <w:rsid w:val="005923C6"/>
    <w:rsid w:val="00593B09"/>
    <w:rsid w:val="00594C76"/>
    <w:rsid w:val="00595FDC"/>
    <w:rsid w:val="005965BB"/>
    <w:rsid w:val="00596672"/>
    <w:rsid w:val="0059723F"/>
    <w:rsid w:val="0059730A"/>
    <w:rsid w:val="00597CC5"/>
    <w:rsid w:val="005A0EB4"/>
    <w:rsid w:val="005A152A"/>
    <w:rsid w:val="005A19AA"/>
    <w:rsid w:val="005A268D"/>
    <w:rsid w:val="005A2CE8"/>
    <w:rsid w:val="005A346B"/>
    <w:rsid w:val="005A352F"/>
    <w:rsid w:val="005A35D8"/>
    <w:rsid w:val="005A368E"/>
    <w:rsid w:val="005A39D3"/>
    <w:rsid w:val="005A3CFA"/>
    <w:rsid w:val="005A4C09"/>
    <w:rsid w:val="005A67A1"/>
    <w:rsid w:val="005B0610"/>
    <w:rsid w:val="005B20EB"/>
    <w:rsid w:val="005B30BB"/>
    <w:rsid w:val="005B3B79"/>
    <w:rsid w:val="005B4A04"/>
    <w:rsid w:val="005B4A87"/>
    <w:rsid w:val="005B50D3"/>
    <w:rsid w:val="005B5166"/>
    <w:rsid w:val="005B62E7"/>
    <w:rsid w:val="005B76BA"/>
    <w:rsid w:val="005C1577"/>
    <w:rsid w:val="005C1B60"/>
    <w:rsid w:val="005C3266"/>
    <w:rsid w:val="005C33CC"/>
    <w:rsid w:val="005C4628"/>
    <w:rsid w:val="005C4846"/>
    <w:rsid w:val="005C7F9C"/>
    <w:rsid w:val="005D14A6"/>
    <w:rsid w:val="005D45AA"/>
    <w:rsid w:val="005D65EA"/>
    <w:rsid w:val="005D743E"/>
    <w:rsid w:val="005E004D"/>
    <w:rsid w:val="005E0D14"/>
    <w:rsid w:val="005E10CC"/>
    <w:rsid w:val="005E1B4A"/>
    <w:rsid w:val="005E2ABE"/>
    <w:rsid w:val="005E2CB6"/>
    <w:rsid w:val="005E35EC"/>
    <w:rsid w:val="005E3DF2"/>
    <w:rsid w:val="005E4B20"/>
    <w:rsid w:val="005E5996"/>
    <w:rsid w:val="005E630E"/>
    <w:rsid w:val="005E7107"/>
    <w:rsid w:val="005E7F8C"/>
    <w:rsid w:val="005F047D"/>
    <w:rsid w:val="005F0F29"/>
    <w:rsid w:val="005F17FA"/>
    <w:rsid w:val="005F4AB6"/>
    <w:rsid w:val="005F536D"/>
    <w:rsid w:val="005F65F4"/>
    <w:rsid w:val="005F7387"/>
    <w:rsid w:val="00600554"/>
    <w:rsid w:val="006006A5"/>
    <w:rsid w:val="006030E4"/>
    <w:rsid w:val="00603E17"/>
    <w:rsid w:val="00604305"/>
    <w:rsid w:val="00604E7D"/>
    <w:rsid w:val="00605E71"/>
    <w:rsid w:val="00607029"/>
    <w:rsid w:val="006100A7"/>
    <w:rsid w:val="0061011C"/>
    <w:rsid w:val="006110B4"/>
    <w:rsid w:val="00611503"/>
    <w:rsid w:val="006123C6"/>
    <w:rsid w:val="00614A7B"/>
    <w:rsid w:val="00614BA8"/>
    <w:rsid w:val="00614DD9"/>
    <w:rsid w:val="0061599B"/>
    <w:rsid w:val="006205F0"/>
    <w:rsid w:val="00620D3A"/>
    <w:rsid w:val="00621115"/>
    <w:rsid w:val="00621899"/>
    <w:rsid w:val="006222AE"/>
    <w:rsid w:val="006225B3"/>
    <w:rsid w:val="00622C4E"/>
    <w:rsid w:val="0062307A"/>
    <w:rsid w:val="0062328F"/>
    <w:rsid w:val="0062420F"/>
    <w:rsid w:val="00625256"/>
    <w:rsid w:val="00625D4B"/>
    <w:rsid w:val="006270E7"/>
    <w:rsid w:val="006278A5"/>
    <w:rsid w:val="006301EC"/>
    <w:rsid w:val="00632566"/>
    <w:rsid w:val="00632A21"/>
    <w:rsid w:val="00632F17"/>
    <w:rsid w:val="006334B1"/>
    <w:rsid w:val="0063507A"/>
    <w:rsid w:val="006356E0"/>
    <w:rsid w:val="0063577C"/>
    <w:rsid w:val="006362A2"/>
    <w:rsid w:val="006377C3"/>
    <w:rsid w:val="00637F1A"/>
    <w:rsid w:val="0064058B"/>
    <w:rsid w:val="00640FC5"/>
    <w:rsid w:val="00641920"/>
    <w:rsid w:val="00644CA6"/>
    <w:rsid w:val="0064522C"/>
    <w:rsid w:val="00645544"/>
    <w:rsid w:val="00645C76"/>
    <w:rsid w:val="006473ED"/>
    <w:rsid w:val="00647691"/>
    <w:rsid w:val="006518DD"/>
    <w:rsid w:val="00651F04"/>
    <w:rsid w:val="00652636"/>
    <w:rsid w:val="00653B6F"/>
    <w:rsid w:val="00653F32"/>
    <w:rsid w:val="0065407E"/>
    <w:rsid w:val="00654561"/>
    <w:rsid w:val="00655595"/>
    <w:rsid w:val="00655AF2"/>
    <w:rsid w:val="00655D5C"/>
    <w:rsid w:val="00657233"/>
    <w:rsid w:val="006579A4"/>
    <w:rsid w:val="006579D8"/>
    <w:rsid w:val="0066255C"/>
    <w:rsid w:val="006632AF"/>
    <w:rsid w:val="006640FF"/>
    <w:rsid w:val="00666565"/>
    <w:rsid w:val="006669B4"/>
    <w:rsid w:val="0066724A"/>
    <w:rsid w:val="006677D8"/>
    <w:rsid w:val="00667833"/>
    <w:rsid w:val="00671327"/>
    <w:rsid w:val="006733FC"/>
    <w:rsid w:val="006735F0"/>
    <w:rsid w:val="00673CED"/>
    <w:rsid w:val="00674577"/>
    <w:rsid w:val="006748C3"/>
    <w:rsid w:val="00674F50"/>
    <w:rsid w:val="006763A3"/>
    <w:rsid w:val="006766D6"/>
    <w:rsid w:val="0068049B"/>
    <w:rsid w:val="00680575"/>
    <w:rsid w:val="00680D5A"/>
    <w:rsid w:val="00681C8D"/>
    <w:rsid w:val="00681F89"/>
    <w:rsid w:val="00682C7D"/>
    <w:rsid w:val="00684FE0"/>
    <w:rsid w:val="0068662F"/>
    <w:rsid w:val="006873A8"/>
    <w:rsid w:val="00687889"/>
    <w:rsid w:val="006879C3"/>
    <w:rsid w:val="006912D6"/>
    <w:rsid w:val="00691372"/>
    <w:rsid w:val="00691F58"/>
    <w:rsid w:val="006922CC"/>
    <w:rsid w:val="006927F2"/>
    <w:rsid w:val="00693456"/>
    <w:rsid w:val="00695234"/>
    <w:rsid w:val="006959A5"/>
    <w:rsid w:val="00695E38"/>
    <w:rsid w:val="00696163"/>
    <w:rsid w:val="0069626B"/>
    <w:rsid w:val="006A083D"/>
    <w:rsid w:val="006A0883"/>
    <w:rsid w:val="006A09E5"/>
    <w:rsid w:val="006A0B04"/>
    <w:rsid w:val="006A15CB"/>
    <w:rsid w:val="006A1D14"/>
    <w:rsid w:val="006A1DBA"/>
    <w:rsid w:val="006A310A"/>
    <w:rsid w:val="006A37C1"/>
    <w:rsid w:val="006A3816"/>
    <w:rsid w:val="006A44AD"/>
    <w:rsid w:val="006A4F25"/>
    <w:rsid w:val="006B084E"/>
    <w:rsid w:val="006B09F3"/>
    <w:rsid w:val="006B177F"/>
    <w:rsid w:val="006B35AE"/>
    <w:rsid w:val="006B3A81"/>
    <w:rsid w:val="006B48B3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77A8"/>
    <w:rsid w:val="006B78E3"/>
    <w:rsid w:val="006B7CC7"/>
    <w:rsid w:val="006C188A"/>
    <w:rsid w:val="006C358B"/>
    <w:rsid w:val="006C38DB"/>
    <w:rsid w:val="006C3A80"/>
    <w:rsid w:val="006C3BC0"/>
    <w:rsid w:val="006C57AF"/>
    <w:rsid w:val="006C69C4"/>
    <w:rsid w:val="006C7513"/>
    <w:rsid w:val="006D0280"/>
    <w:rsid w:val="006D0CBC"/>
    <w:rsid w:val="006D1017"/>
    <w:rsid w:val="006D15B4"/>
    <w:rsid w:val="006D16AE"/>
    <w:rsid w:val="006D33DF"/>
    <w:rsid w:val="006D358B"/>
    <w:rsid w:val="006D5483"/>
    <w:rsid w:val="006D58C0"/>
    <w:rsid w:val="006D5B7B"/>
    <w:rsid w:val="006D7769"/>
    <w:rsid w:val="006E1062"/>
    <w:rsid w:val="006E146B"/>
    <w:rsid w:val="006E14FF"/>
    <w:rsid w:val="006E18BE"/>
    <w:rsid w:val="006E1A9C"/>
    <w:rsid w:val="006E2E9A"/>
    <w:rsid w:val="006E3B31"/>
    <w:rsid w:val="006E3EE3"/>
    <w:rsid w:val="006E716E"/>
    <w:rsid w:val="006E7CAB"/>
    <w:rsid w:val="006F1CFF"/>
    <w:rsid w:val="006F3823"/>
    <w:rsid w:val="006F3A91"/>
    <w:rsid w:val="006F472E"/>
    <w:rsid w:val="006F4797"/>
    <w:rsid w:val="006F72E0"/>
    <w:rsid w:val="006F7A8D"/>
    <w:rsid w:val="007007BC"/>
    <w:rsid w:val="00701E41"/>
    <w:rsid w:val="0070279A"/>
    <w:rsid w:val="00702962"/>
    <w:rsid w:val="007029E8"/>
    <w:rsid w:val="00702CC6"/>
    <w:rsid w:val="007032B5"/>
    <w:rsid w:val="0070341E"/>
    <w:rsid w:val="00703AB0"/>
    <w:rsid w:val="00703C46"/>
    <w:rsid w:val="007064E9"/>
    <w:rsid w:val="00706D14"/>
    <w:rsid w:val="00707B41"/>
    <w:rsid w:val="00707BCC"/>
    <w:rsid w:val="00710039"/>
    <w:rsid w:val="0071054F"/>
    <w:rsid w:val="007107EB"/>
    <w:rsid w:val="00713A54"/>
    <w:rsid w:val="00713A96"/>
    <w:rsid w:val="00713DA2"/>
    <w:rsid w:val="00714B09"/>
    <w:rsid w:val="00716451"/>
    <w:rsid w:val="00716B4B"/>
    <w:rsid w:val="00716F0C"/>
    <w:rsid w:val="00720240"/>
    <w:rsid w:val="007202FC"/>
    <w:rsid w:val="007210B1"/>
    <w:rsid w:val="00721111"/>
    <w:rsid w:val="007214BC"/>
    <w:rsid w:val="00721ACD"/>
    <w:rsid w:val="0072263D"/>
    <w:rsid w:val="007227BE"/>
    <w:rsid w:val="007239CB"/>
    <w:rsid w:val="00723B15"/>
    <w:rsid w:val="00724555"/>
    <w:rsid w:val="00725154"/>
    <w:rsid w:val="00726302"/>
    <w:rsid w:val="00727833"/>
    <w:rsid w:val="0072788E"/>
    <w:rsid w:val="00730CE9"/>
    <w:rsid w:val="0073150D"/>
    <w:rsid w:val="00732327"/>
    <w:rsid w:val="00732657"/>
    <w:rsid w:val="00733B4D"/>
    <w:rsid w:val="00734A42"/>
    <w:rsid w:val="00735AE7"/>
    <w:rsid w:val="00735B33"/>
    <w:rsid w:val="007370F4"/>
    <w:rsid w:val="007377E0"/>
    <w:rsid w:val="00737CFF"/>
    <w:rsid w:val="00742BE0"/>
    <w:rsid w:val="00743400"/>
    <w:rsid w:val="00744762"/>
    <w:rsid w:val="00744F38"/>
    <w:rsid w:val="00747595"/>
    <w:rsid w:val="00747B1B"/>
    <w:rsid w:val="00751F2B"/>
    <w:rsid w:val="007530A9"/>
    <w:rsid w:val="00753345"/>
    <w:rsid w:val="007540B0"/>
    <w:rsid w:val="0075489D"/>
    <w:rsid w:val="0075529A"/>
    <w:rsid w:val="00755707"/>
    <w:rsid w:val="007568E8"/>
    <w:rsid w:val="00757F15"/>
    <w:rsid w:val="00761442"/>
    <w:rsid w:val="00761537"/>
    <w:rsid w:val="00761B6F"/>
    <w:rsid w:val="00762785"/>
    <w:rsid w:val="00763CF9"/>
    <w:rsid w:val="00763FC9"/>
    <w:rsid w:val="00764198"/>
    <w:rsid w:val="0076532B"/>
    <w:rsid w:val="00765BA8"/>
    <w:rsid w:val="00765E87"/>
    <w:rsid w:val="00766083"/>
    <w:rsid w:val="007674C3"/>
    <w:rsid w:val="00767997"/>
    <w:rsid w:val="0077012A"/>
    <w:rsid w:val="007702CF"/>
    <w:rsid w:val="00770D2C"/>
    <w:rsid w:val="007722E8"/>
    <w:rsid w:val="00772889"/>
    <w:rsid w:val="00774CBD"/>
    <w:rsid w:val="00776C3B"/>
    <w:rsid w:val="00777254"/>
    <w:rsid w:val="00780E97"/>
    <w:rsid w:val="0078252C"/>
    <w:rsid w:val="007831D3"/>
    <w:rsid w:val="0078331B"/>
    <w:rsid w:val="00783879"/>
    <w:rsid w:val="00783BCE"/>
    <w:rsid w:val="00784A58"/>
    <w:rsid w:val="00785F1F"/>
    <w:rsid w:val="00786AF9"/>
    <w:rsid w:val="00790F98"/>
    <w:rsid w:val="007912C1"/>
    <w:rsid w:val="0079204E"/>
    <w:rsid w:val="00793362"/>
    <w:rsid w:val="00796D03"/>
    <w:rsid w:val="00797441"/>
    <w:rsid w:val="007A010F"/>
    <w:rsid w:val="007A016F"/>
    <w:rsid w:val="007A16E3"/>
    <w:rsid w:val="007A1742"/>
    <w:rsid w:val="007A472F"/>
    <w:rsid w:val="007A51C5"/>
    <w:rsid w:val="007A57A2"/>
    <w:rsid w:val="007A614E"/>
    <w:rsid w:val="007A691B"/>
    <w:rsid w:val="007B06AF"/>
    <w:rsid w:val="007B0ED8"/>
    <w:rsid w:val="007B120E"/>
    <w:rsid w:val="007B24AC"/>
    <w:rsid w:val="007B3A58"/>
    <w:rsid w:val="007B501C"/>
    <w:rsid w:val="007B56C2"/>
    <w:rsid w:val="007B59F5"/>
    <w:rsid w:val="007B5E72"/>
    <w:rsid w:val="007B6A2B"/>
    <w:rsid w:val="007B6F53"/>
    <w:rsid w:val="007B7B5D"/>
    <w:rsid w:val="007C2370"/>
    <w:rsid w:val="007C2D69"/>
    <w:rsid w:val="007C2ECF"/>
    <w:rsid w:val="007C39E3"/>
    <w:rsid w:val="007C3FC3"/>
    <w:rsid w:val="007C51B5"/>
    <w:rsid w:val="007C596C"/>
    <w:rsid w:val="007C5BDE"/>
    <w:rsid w:val="007C6037"/>
    <w:rsid w:val="007C63A9"/>
    <w:rsid w:val="007C641A"/>
    <w:rsid w:val="007C73CC"/>
    <w:rsid w:val="007C7BAC"/>
    <w:rsid w:val="007D05C3"/>
    <w:rsid w:val="007D1367"/>
    <w:rsid w:val="007D23C3"/>
    <w:rsid w:val="007D3CD7"/>
    <w:rsid w:val="007D43E5"/>
    <w:rsid w:val="007D4771"/>
    <w:rsid w:val="007D4D00"/>
    <w:rsid w:val="007D5541"/>
    <w:rsid w:val="007D5F37"/>
    <w:rsid w:val="007D6BD5"/>
    <w:rsid w:val="007D7BC8"/>
    <w:rsid w:val="007E0600"/>
    <w:rsid w:val="007E21C7"/>
    <w:rsid w:val="007E43F1"/>
    <w:rsid w:val="007E53A6"/>
    <w:rsid w:val="007E6D5D"/>
    <w:rsid w:val="007F0B85"/>
    <w:rsid w:val="007F1438"/>
    <w:rsid w:val="007F1BCC"/>
    <w:rsid w:val="007F1D13"/>
    <w:rsid w:val="007F2053"/>
    <w:rsid w:val="007F3465"/>
    <w:rsid w:val="007F3D32"/>
    <w:rsid w:val="007F4488"/>
    <w:rsid w:val="007F45B1"/>
    <w:rsid w:val="007F6A23"/>
    <w:rsid w:val="007F789B"/>
    <w:rsid w:val="007F7F28"/>
    <w:rsid w:val="007F7F4D"/>
    <w:rsid w:val="007F7F51"/>
    <w:rsid w:val="008000C5"/>
    <w:rsid w:val="00800126"/>
    <w:rsid w:val="00800A16"/>
    <w:rsid w:val="008019C7"/>
    <w:rsid w:val="00802DEB"/>
    <w:rsid w:val="0080515E"/>
    <w:rsid w:val="00805E9E"/>
    <w:rsid w:val="00806217"/>
    <w:rsid w:val="00806541"/>
    <w:rsid w:val="00807CEF"/>
    <w:rsid w:val="00812796"/>
    <w:rsid w:val="00812ED1"/>
    <w:rsid w:val="008136E7"/>
    <w:rsid w:val="00813AD7"/>
    <w:rsid w:val="00813B0B"/>
    <w:rsid w:val="00814428"/>
    <w:rsid w:val="00815A3F"/>
    <w:rsid w:val="00817CC4"/>
    <w:rsid w:val="00820C85"/>
    <w:rsid w:val="00821256"/>
    <w:rsid w:val="00821BA8"/>
    <w:rsid w:val="008221CD"/>
    <w:rsid w:val="00822F1D"/>
    <w:rsid w:val="0082421D"/>
    <w:rsid w:val="00824623"/>
    <w:rsid w:val="0082613F"/>
    <w:rsid w:val="008267DB"/>
    <w:rsid w:val="00826E1A"/>
    <w:rsid w:val="00831181"/>
    <w:rsid w:val="008315AE"/>
    <w:rsid w:val="008320E2"/>
    <w:rsid w:val="00834174"/>
    <w:rsid w:val="00834B33"/>
    <w:rsid w:val="008363CF"/>
    <w:rsid w:val="00836A2D"/>
    <w:rsid w:val="00844BF4"/>
    <w:rsid w:val="008500B7"/>
    <w:rsid w:val="00850BAC"/>
    <w:rsid w:val="00850D33"/>
    <w:rsid w:val="00850FF1"/>
    <w:rsid w:val="008511B6"/>
    <w:rsid w:val="00851F78"/>
    <w:rsid w:val="008525F0"/>
    <w:rsid w:val="008526E9"/>
    <w:rsid w:val="00853A92"/>
    <w:rsid w:val="00853C2D"/>
    <w:rsid w:val="008543AB"/>
    <w:rsid w:val="00855120"/>
    <w:rsid w:val="00855242"/>
    <w:rsid w:val="00856E25"/>
    <w:rsid w:val="00860522"/>
    <w:rsid w:val="00860BED"/>
    <w:rsid w:val="0086204D"/>
    <w:rsid w:val="0086276A"/>
    <w:rsid w:val="00862B96"/>
    <w:rsid w:val="0086300E"/>
    <w:rsid w:val="0086331F"/>
    <w:rsid w:val="008634DB"/>
    <w:rsid w:val="0086396E"/>
    <w:rsid w:val="00864DA6"/>
    <w:rsid w:val="00864E82"/>
    <w:rsid w:val="00865110"/>
    <w:rsid w:val="00865E93"/>
    <w:rsid w:val="00865FF4"/>
    <w:rsid w:val="00866D27"/>
    <w:rsid w:val="00867102"/>
    <w:rsid w:val="00870D67"/>
    <w:rsid w:val="0087270F"/>
    <w:rsid w:val="00872A3C"/>
    <w:rsid w:val="00873919"/>
    <w:rsid w:val="00874E18"/>
    <w:rsid w:val="00875524"/>
    <w:rsid w:val="00877384"/>
    <w:rsid w:val="00877C9C"/>
    <w:rsid w:val="0088113D"/>
    <w:rsid w:val="00881369"/>
    <w:rsid w:val="0088158E"/>
    <w:rsid w:val="00882280"/>
    <w:rsid w:val="008829E1"/>
    <w:rsid w:val="00882E95"/>
    <w:rsid w:val="0088454B"/>
    <w:rsid w:val="00884979"/>
    <w:rsid w:val="00886A94"/>
    <w:rsid w:val="00887EF7"/>
    <w:rsid w:val="008905D7"/>
    <w:rsid w:val="00890D0D"/>
    <w:rsid w:val="00892187"/>
    <w:rsid w:val="008927CD"/>
    <w:rsid w:val="00893824"/>
    <w:rsid w:val="0089416B"/>
    <w:rsid w:val="0089469F"/>
    <w:rsid w:val="00896478"/>
    <w:rsid w:val="0089682A"/>
    <w:rsid w:val="00897B60"/>
    <w:rsid w:val="008A16D0"/>
    <w:rsid w:val="008A1F5F"/>
    <w:rsid w:val="008A3A18"/>
    <w:rsid w:val="008A575A"/>
    <w:rsid w:val="008A7FF3"/>
    <w:rsid w:val="008B0B16"/>
    <w:rsid w:val="008B12EE"/>
    <w:rsid w:val="008B1371"/>
    <w:rsid w:val="008B4113"/>
    <w:rsid w:val="008B4133"/>
    <w:rsid w:val="008B5029"/>
    <w:rsid w:val="008B5D14"/>
    <w:rsid w:val="008B64D1"/>
    <w:rsid w:val="008B76D9"/>
    <w:rsid w:val="008B790E"/>
    <w:rsid w:val="008C11BA"/>
    <w:rsid w:val="008C19F6"/>
    <w:rsid w:val="008C1EB7"/>
    <w:rsid w:val="008C2445"/>
    <w:rsid w:val="008C2A28"/>
    <w:rsid w:val="008C33D8"/>
    <w:rsid w:val="008C4B9B"/>
    <w:rsid w:val="008C5D0F"/>
    <w:rsid w:val="008C5D91"/>
    <w:rsid w:val="008C6158"/>
    <w:rsid w:val="008C72A7"/>
    <w:rsid w:val="008C7331"/>
    <w:rsid w:val="008C75BD"/>
    <w:rsid w:val="008C762A"/>
    <w:rsid w:val="008D09DA"/>
    <w:rsid w:val="008D1945"/>
    <w:rsid w:val="008D2410"/>
    <w:rsid w:val="008D250F"/>
    <w:rsid w:val="008D338B"/>
    <w:rsid w:val="008D4692"/>
    <w:rsid w:val="008D4B26"/>
    <w:rsid w:val="008D50BF"/>
    <w:rsid w:val="008D7CAB"/>
    <w:rsid w:val="008E0760"/>
    <w:rsid w:val="008E123B"/>
    <w:rsid w:val="008E1448"/>
    <w:rsid w:val="008E39E5"/>
    <w:rsid w:val="008E436E"/>
    <w:rsid w:val="008E466C"/>
    <w:rsid w:val="008E6424"/>
    <w:rsid w:val="008E6990"/>
    <w:rsid w:val="008E7603"/>
    <w:rsid w:val="008F070A"/>
    <w:rsid w:val="008F22F9"/>
    <w:rsid w:val="008F2CF1"/>
    <w:rsid w:val="008F34B0"/>
    <w:rsid w:val="008F38CD"/>
    <w:rsid w:val="008F578A"/>
    <w:rsid w:val="008F6668"/>
    <w:rsid w:val="008F6FE0"/>
    <w:rsid w:val="008F6FEA"/>
    <w:rsid w:val="008F7CCA"/>
    <w:rsid w:val="00901432"/>
    <w:rsid w:val="00903174"/>
    <w:rsid w:val="00903C37"/>
    <w:rsid w:val="00904605"/>
    <w:rsid w:val="00904748"/>
    <w:rsid w:val="0090523A"/>
    <w:rsid w:val="00907DA0"/>
    <w:rsid w:val="009121C2"/>
    <w:rsid w:val="00912569"/>
    <w:rsid w:val="00912BE2"/>
    <w:rsid w:val="00912FA4"/>
    <w:rsid w:val="0091463F"/>
    <w:rsid w:val="00915175"/>
    <w:rsid w:val="0091526D"/>
    <w:rsid w:val="00915809"/>
    <w:rsid w:val="0091734E"/>
    <w:rsid w:val="009177F2"/>
    <w:rsid w:val="00920148"/>
    <w:rsid w:val="00920192"/>
    <w:rsid w:val="009205E8"/>
    <w:rsid w:val="00920FB6"/>
    <w:rsid w:val="00922195"/>
    <w:rsid w:val="0092300C"/>
    <w:rsid w:val="0092423B"/>
    <w:rsid w:val="00924A84"/>
    <w:rsid w:val="00926AE9"/>
    <w:rsid w:val="00926F84"/>
    <w:rsid w:val="00930820"/>
    <w:rsid w:val="00931082"/>
    <w:rsid w:val="009317F2"/>
    <w:rsid w:val="00931E5E"/>
    <w:rsid w:val="009321E9"/>
    <w:rsid w:val="00932C63"/>
    <w:rsid w:val="0093313A"/>
    <w:rsid w:val="00934928"/>
    <w:rsid w:val="00936710"/>
    <w:rsid w:val="00936D6C"/>
    <w:rsid w:val="00937C98"/>
    <w:rsid w:val="00937DB9"/>
    <w:rsid w:val="0094359E"/>
    <w:rsid w:val="009449B7"/>
    <w:rsid w:val="00944D73"/>
    <w:rsid w:val="009454B9"/>
    <w:rsid w:val="00946D3E"/>
    <w:rsid w:val="009476EE"/>
    <w:rsid w:val="00947E2B"/>
    <w:rsid w:val="009516E5"/>
    <w:rsid w:val="00952490"/>
    <w:rsid w:val="00952B27"/>
    <w:rsid w:val="009530F7"/>
    <w:rsid w:val="0095323C"/>
    <w:rsid w:val="0095487A"/>
    <w:rsid w:val="00955B75"/>
    <w:rsid w:val="00956180"/>
    <w:rsid w:val="00956FA5"/>
    <w:rsid w:val="009570A7"/>
    <w:rsid w:val="00957297"/>
    <w:rsid w:val="00957D23"/>
    <w:rsid w:val="0096074C"/>
    <w:rsid w:val="00960B79"/>
    <w:rsid w:val="00960B8B"/>
    <w:rsid w:val="009618D0"/>
    <w:rsid w:val="0096206D"/>
    <w:rsid w:val="00962CBC"/>
    <w:rsid w:val="00963CFF"/>
    <w:rsid w:val="00964A3F"/>
    <w:rsid w:val="00964AF9"/>
    <w:rsid w:val="0096619D"/>
    <w:rsid w:val="009671D1"/>
    <w:rsid w:val="00970476"/>
    <w:rsid w:val="00970914"/>
    <w:rsid w:val="009714DB"/>
    <w:rsid w:val="0097379E"/>
    <w:rsid w:val="00974666"/>
    <w:rsid w:val="00974699"/>
    <w:rsid w:val="009750E8"/>
    <w:rsid w:val="00975723"/>
    <w:rsid w:val="00977C99"/>
    <w:rsid w:val="00980F70"/>
    <w:rsid w:val="00984727"/>
    <w:rsid w:val="00984BF3"/>
    <w:rsid w:val="00986116"/>
    <w:rsid w:val="0098666D"/>
    <w:rsid w:val="009869F8"/>
    <w:rsid w:val="00987A9D"/>
    <w:rsid w:val="00990BBD"/>
    <w:rsid w:val="00990F48"/>
    <w:rsid w:val="0099125C"/>
    <w:rsid w:val="00992358"/>
    <w:rsid w:val="00992C03"/>
    <w:rsid w:val="00993D15"/>
    <w:rsid w:val="00995A10"/>
    <w:rsid w:val="009960BF"/>
    <w:rsid w:val="00997449"/>
    <w:rsid w:val="0099761C"/>
    <w:rsid w:val="0099783B"/>
    <w:rsid w:val="009A014F"/>
    <w:rsid w:val="009A0152"/>
    <w:rsid w:val="009A158C"/>
    <w:rsid w:val="009A15AE"/>
    <w:rsid w:val="009A2758"/>
    <w:rsid w:val="009A2D5E"/>
    <w:rsid w:val="009A3DA1"/>
    <w:rsid w:val="009A5D6B"/>
    <w:rsid w:val="009A7E19"/>
    <w:rsid w:val="009B0299"/>
    <w:rsid w:val="009B0D5A"/>
    <w:rsid w:val="009B2CAF"/>
    <w:rsid w:val="009B34DD"/>
    <w:rsid w:val="009B4CD5"/>
    <w:rsid w:val="009B4F24"/>
    <w:rsid w:val="009B4F61"/>
    <w:rsid w:val="009B500B"/>
    <w:rsid w:val="009B6500"/>
    <w:rsid w:val="009B653D"/>
    <w:rsid w:val="009B6F39"/>
    <w:rsid w:val="009B7641"/>
    <w:rsid w:val="009C0CAF"/>
    <w:rsid w:val="009C1583"/>
    <w:rsid w:val="009C1BF5"/>
    <w:rsid w:val="009C1C92"/>
    <w:rsid w:val="009C35B0"/>
    <w:rsid w:val="009C37DC"/>
    <w:rsid w:val="009C3802"/>
    <w:rsid w:val="009C3D67"/>
    <w:rsid w:val="009C5077"/>
    <w:rsid w:val="009C571C"/>
    <w:rsid w:val="009C5EEB"/>
    <w:rsid w:val="009C77DC"/>
    <w:rsid w:val="009C7E44"/>
    <w:rsid w:val="009D04CA"/>
    <w:rsid w:val="009D07C6"/>
    <w:rsid w:val="009D2E53"/>
    <w:rsid w:val="009D3AB7"/>
    <w:rsid w:val="009D4471"/>
    <w:rsid w:val="009E104C"/>
    <w:rsid w:val="009E11D2"/>
    <w:rsid w:val="009E229F"/>
    <w:rsid w:val="009E2A0F"/>
    <w:rsid w:val="009E2DB9"/>
    <w:rsid w:val="009E4692"/>
    <w:rsid w:val="009E48AB"/>
    <w:rsid w:val="009E4D3E"/>
    <w:rsid w:val="009E4DC6"/>
    <w:rsid w:val="009E4E6B"/>
    <w:rsid w:val="009E680E"/>
    <w:rsid w:val="009E6EAA"/>
    <w:rsid w:val="009E6EE2"/>
    <w:rsid w:val="009E6EF0"/>
    <w:rsid w:val="009E749A"/>
    <w:rsid w:val="009E7788"/>
    <w:rsid w:val="009F05AD"/>
    <w:rsid w:val="009F25DD"/>
    <w:rsid w:val="009F3060"/>
    <w:rsid w:val="009F374D"/>
    <w:rsid w:val="009F37B6"/>
    <w:rsid w:val="009F37CC"/>
    <w:rsid w:val="009F4721"/>
    <w:rsid w:val="009F4DD2"/>
    <w:rsid w:val="009F5782"/>
    <w:rsid w:val="009F61A4"/>
    <w:rsid w:val="009F75AA"/>
    <w:rsid w:val="009F7EBC"/>
    <w:rsid w:val="009F7EF7"/>
    <w:rsid w:val="00A00333"/>
    <w:rsid w:val="00A005CC"/>
    <w:rsid w:val="00A01210"/>
    <w:rsid w:val="00A014C9"/>
    <w:rsid w:val="00A0184F"/>
    <w:rsid w:val="00A019C7"/>
    <w:rsid w:val="00A021FB"/>
    <w:rsid w:val="00A02E11"/>
    <w:rsid w:val="00A03060"/>
    <w:rsid w:val="00A03F04"/>
    <w:rsid w:val="00A05B55"/>
    <w:rsid w:val="00A0680A"/>
    <w:rsid w:val="00A072DC"/>
    <w:rsid w:val="00A1126E"/>
    <w:rsid w:val="00A12B5D"/>
    <w:rsid w:val="00A130F5"/>
    <w:rsid w:val="00A13AC5"/>
    <w:rsid w:val="00A14254"/>
    <w:rsid w:val="00A14677"/>
    <w:rsid w:val="00A165C0"/>
    <w:rsid w:val="00A16991"/>
    <w:rsid w:val="00A17E48"/>
    <w:rsid w:val="00A20062"/>
    <w:rsid w:val="00A211EC"/>
    <w:rsid w:val="00A214CD"/>
    <w:rsid w:val="00A22067"/>
    <w:rsid w:val="00A23C45"/>
    <w:rsid w:val="00A23FCF"/>
    <w:rsid w:val="00A278EB"/>
    <w:rsid w:val="00A27E65"/>
    <w:rsid w:val="00A27F2A"/>
    <w:rsid w:val="00A30B7D"/>
    <w:rsid w:val="00A30F99"/>
    <w:rsid w:val="00A327C4"/>
    <w:rsid w:val="00A32864"/>
    <w:rsid w:val="00A345D4"/>
    <w:rsid w:val="00A34A5D"/>
    <w:rsid w:val="00A3512F"/>
    <w:rsid w:val="00A405B1"/>
    <w:rsid w:val="00A40806"/>
    <w:rsid w:val="00A44188"/>
    <w:rsid w:val="00A44576"/>
    <w:rsid w:val="00A44F5F"/>
    <w:rsid w:val="00A47AFE"/>
    <w:rsid w:val="00A50029"/>
    <w:rsid w:val="00A5012B"/>
    <w:rsid w:val="00A511C4"/>
    <w:rsid w:val="00A51C9D"/>
    <w:rsid w:val="00A521B3"/>
    <w:rsid w:val="00A529C8"/>
    <w:rsid w:val="00A52D67"/>
    <w:rsid w:val="00A542CC"/>
    <w:rsid w:val="00A550F0"/>
    <w:rsid w:val="00A55227"/>
    <w:rsid w:val="00A55987"/>
    <w:rsid w:val="00A55B3F"/>
    <w:rsid w:val="00A55DBD"/>
    <w:rsid w:val="00A56244"/>
    <w:rsid w:val="00A5641D"/>
    <w:rsid w:val="00A57FF8"/>
    <w:rsid w:val="00A6152F"/>
    <w:rsid w:val="00A619F0"/>
    <w:rsid w:val="00A61DFD"/>
    <w:rsid w:val="00A622BC"/>
    <w:rsid w:val="00A63F14"/>
    <w:rsid w:val="00A641B7"/>
    <w:rsid w:val="00A656A8"/>
    <w:rsid w:val="00A66DCB"/>
    <w:rsid w:val="00A701CF"/>
    <w:rsid w:val="00A71D7D"/>
    <w:rsid w:val="00A71FE4"/>
    <w:rsid w:val="00A72544"/>
    <w:rsid w:val="00A73568"/>
    <w:rsid w:val="00A75D08"/>
    <w:rsid w:val="00A76AE2"/>
    <w:rsid w:val="00A76F77"/>
    <w:rsid w:val="00A77B20"/>
    <w:rsid w:val="00A80DE0"/>
    <w:rsid w:val="00A8181C"/>
    <w:rsid w:val="00A81EFD"/>
    <w:rsid w:val="00A82234"/>
    <w:rsid w:val="00A82550"/>
    <w:rsid w:val="00A84B05"/>
    <w:rsid w:val="00A84DA3"/>
    <w:rsid w:val="00A86347"/>
    <w:rsid w:val="00A86471"/>
    <w:rsid w:val="00A865E7"/>
    <w:rsid w:val="00A9001C"/>
    <w:rsid w:val="00A91111"/>
    <w:rsid w:val="00A911EC"/>
    <w:rsid w:val="00A91FBB"/>
    <w:rsid w:val="00A92B01"/>
    <w:rsid w:val="00A94232"/>
    <w:rsid w:val="00A96241"/>
    <w:rsid w:val="00A97823"/>
    <w:rsid w:val="00AA154C"/>
    <w:rsid w:val="00AA32CB"/>
    <w:rsid w:val="00AA5578"/>
    <w:rsid w:val="00AA7AC1"/>
    <w:rsid w:val="00AA7F0E"/>
    <w:rsid w:val="00AB0102"/>
    <w:rsid w:val="00AB086E"/>
    <w:rsid w:val="00AB1ABA"/>
    <w:rsid w:val="00AB2D4E"/>
    <w:rsid w:val="00AB5CB8"/>
    <w:rsid w:val="00AB624B"/>
    <w:rsid w:val="00AB6510"/>
    <w:rsid w:val="00AC0025"/>
    <w:rsid w:val="00AC1FA8"/>
    <w:rsid w:val="00AC2731"/>
    <w:rsid w:val="00AC2BF7"/>
    <w:rsid w:val="00AC336E"/>
    <w:rsid w:val="00AC3F19"/>
    <w:rsid w:val="00AC40BB"/>
    <w:rsid w:val="00AC41CC"/>
    <w:rsid w:val="00AC453A"/>
    <w:rsid w:val="00AC6447"/>
    <w:rsid w:val="00AC7A63"/>
    <w:rsid w:val="00AD0788"/>
    <w:rsid w:val="00AD07AA"/>
    <w:rsid w:val="00AD0CE3"/>
    <w:rsid w:val="00AD1985"/>
    <w:rsid w:val="00AD1C3A"/>
    <w:rsid w:val="00AD3CC4"/>
    <w:rsid w:val="00AD46EB"/>
    <w:rsid w:val="00AD6858"/>
    <w:rsid w:val="00AD7B58"/>
    <w:rsid w:val="00AE036D"/>
    <w:rsid w:val="00AE0964"/>
    <w:rsid w:val="00AE13EC"/>
    <w:rsid w:val="00AE147F"/>
    <w:rsid w:val="00AE1EC6"/>
    <w:rsid w:val="00AE3219"/>
    <w:rsid w:val="00AE63B1"/>
    <w:rsid w:val="00AE6514"/>
    <w:rsid w:val="00AE67EF"/>
    <w:rsid w:val="00AE692C"/>
    <w:rsid w:val="00AE7C70"/>
    <w:rsid w:val="00AF0CA3"/>
    <w:rsid w:val="00AF0DB2"/>
    <w:rsid w:val="00AF16D4"/>
    <w:rsid w:val="00AF4B96"/>
    <w:rsid w:val="00B00CE0"/>
    <w:rsid w:val="00B02417"/>
    <w:rsid w:val="00B03BED"/>
    <w:rsid w:val="00B0468C"/>
    <w:rsid w:val="00B0720E"/>
    <w:rsid w:val="00B077BA"/>
    <w:rsid w:val="00B107D0"/>
    <w:rsid w:val="00B12C8D"/>
    <w:rsid w:val="00B1323D"/>
    <w:rsid w:val="00B14C47"/>
    <w:rsid w:val="00B15D10"/>
    <w:rsid w:val="00B1674C"/>
    <w:rsid w:val="00B16DE5"/>
    <w:rsid w:val="00B20E91"/>
    <w:rsid w:val="00B2211E"/>
    <w:rsid w:val="00B22905"/>
    <w:rsid w:val="00B2465F"/>
    <w:rsid w:val="00B2486D"/>
    <w:rsid w:val="00B249BD"/>
    <w:rsid w:val="00B24B4F"/>
    <w:rsid w:val="00B251DE"/>
    <w:rsid w:val="00B265FA"/>
    <w:rsid w:val="00B2703E"/>
    <w:rsid w:val="00B27563"/>
    <w:rsid w:val="00B27662"/>
    <w:rsid w:val="00B30A9A"/>
    <w:rsid w:val="00B33A18"/>
    <w:rsid w:val="00B33F1E"/>
    <w:rsid w:val="00B347E3"/>
    <w:rsid w:val="00B35973"/>
    <w:rsid w:val="00B35BC7"/>
    <w:rsid w:val="00B35D68"/>
    <w:rsid w:val="00B37F4F"/>
    <w:rsid w:val="00B42DAE"/>
    <w:rsid w:val="00B445DB"/>
    <w:rsid w:val="00B45DFC"/>
    <w:rsid w:val="00B46652"/>
    <w:rsid w:val="00B467BC"/>
    <w:rsid w:val="00B47726"/>
    <w:rsid w:val="00B50728"/>
    <w:rsid w:val="00B5258F"/>
    <w:rsid w:val="00B52BBD"/>
    <w:rsid w:val="00B535C8"/>
    <w:rsid w:val="00B54539"/>
    <w:rsid w:val="00B5473B"/>
    <w:rsid w:val="00B5568C"/>
    <w:rsid w:val="00B556C9"/>
    <w:rsid w:val="00B5577A"/>
    <w:rsid w:val="00B5593D"/>
    <w:rsid w:val="00B6037E"/>
    <w:rsid w:val="00B6284F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A68"/>
    <w:rsid w:val="00B70306"/>
    <w:rsid w:val="00B70F93"/>
    <w:rsid w:val="00B71308"/>
    <w:rsid w:val="00B74669"/>
    <w:rsid w:val="00B74BA2"/>
    <w:rsid w:val="00B750EA"/>
    <w:rsid w:val="00B76100"/>
    <w:rsid w:val="00B76185"/>
    <w:rsid w:val="00B76C21"/>
    <w:rsid w:val="00B76F7E"/>
    <w:rsid w:val="00B772DD"/>
    <w:rsid w:val="00B77E05"/>
    <w:rsid w:val="00B80254"/>
    <w:rsid w:val="00B81437"/>
    <w:rsid w:val="00B81782"/>
    <w:rsid w:val="00B81EF5"/>
    <w:rsid w:val="00B826A1"/>
    <w:rsid w:val="00B82CFC"/>
    <w:rsid w:val="00B82ECD"/>
    <w:rsid w:val="00B83417"/>
    <w:rsid w:val="00B836F6"/>
    <w:rsid w:val="00B84BE2"/>
    <w:rsid w:val="00B84C05"/>
    <w:rsid w:val="00B856DF"/>
    <w:rsid w:val="00B8760E"/>
    <w:rsid w:val="00B87C14"/>
    <w:rsid w:val="00B900FF"/>
    <w:rsid w:val="00B90F70"/>
    <w:rsid w:val="00B917CF"/>
    <w:rsid w:val="00B91AC3"/>
    <w:rsid w:val="00B9269A"/>
    <w:rsid w:val="00B92D06"/>
    <w:rsid w:val="00B93FB0"/>
    <w:rsid w:val="00B95FA7"/>
    <w:rsid w:val="00B97D24"/>
    <w:rsid w:val="00BA0C9F"/>
    <w:rsid w:val="00BA1807"/>
    <w:rsid w:val="00BA1A4A"/>
    <w:rsid w:val="00BA4D71"/>
    <w:rsid w:val="00BA5D24"/>
    <w:rsid w:val="00BA68EB"/>
    <w:rsid w:val="00BA6DB0"/>
    <w:rsid w:val="00BA6DBB"/>
    <w:rsid w:val="00BA741A"/>
    <w:rsid w:val="00BB130B"/>
    <w:rsid w:val="00BB5038"/>
    <w:rsid w:val="00BB5E07"/>
    <w:rsid w:val="00BC0130"/>
    <w:rsid w:val="00BC205C"/>
    <w:rsid w:val="00BC25D2"/>
    <w:rsid w:val="00BC2950"/>
    <w:rsid w:val="00BC3725"/>
    <w:rsid w:val="00BC48AB"/>
    <w:rsid w:val="00BC4EA9"/>
    <w:rsid w:val="00BC5E39"/>
    <w:rsid w:val="00BC615F"/>
    <w:rsid w:val="00BC67D6"/>
    <w:rsid w:val="00BC7BB9"/>
    <w:rsid w:val="00BD0F0F"/>
    <w:rsid w:val="00BD13D5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8C1"/>
    <w:rsid w:val="00BD7D82"/>
    <w:rsid w:val="00BE1239"/>
    <w:rsid w:val="00BE2305"/>
    <w:rsid w:val="00BE23EB"/>
    <w:rsid w:val="00BE2AB4"/>
    <w:rsid w:val="00BE3240"/>
    <w:rsid w:val="00BE3EE7"/>
    <w:rsid w:val="00BE4CF0"/>
    <w:rsid w:val="00BE4E5D"/>
    <w:rsid w:val="00BE69C2"/>
    <w:rsid w:val="00BE6C29"/>
    <w:rsid w:val="00BF3EEF"/>
    <w:rsid w:val="00BF61A3"/>
    <w:rsid w:val="00BF6F7A"/>
    <w:rsid w:val="00BF6F87"/>
    <w:rsid w:val="00C008E4"/>
    <w:rsid w:val="00C00A40"/>
    <w:rsid w:val="00C0118A"/>
    <w:rsid w:val="00C022DF"/>
    <w:rsid w:val="00C040F5"/>
    <w:rsid w:val="00C0469F"/>
    <w:rsid w:val="00C06134"/>
    <w:rsid w:val="00C07C73"/>
    <w:rsid w:val="00C07FEA"/>
    <w:rsid w:val="00C113B3"/>
    <w:rsid w:val="00C11C52"/>
    <w:rsid w:val="00C1261C"/>
    <w:rsid w:val="00C12A83"/>
    <w:rsid w:val="00C12CBD"/>
    <w:rsid w:val="00C130BC"/>
    <w:rsid w:val="00C13D3D"/>
    <w:rsid w:val="00C145A9"/>
    <w:rsid w:val="00C14E5F"/>
    <w:rsid w:val="00C15603"/>
    <w:rsid w:val="00C15711"/>
    <w:rsid w:val="00C158A4"/>
    <w:rsid w:val="00C16BC7"/>
    <w:rsid w:val="00C21159"/>
    <w:rsid w:val="00C21241"/>
    <w:rsid w:val="00C21D5D"/>
    <w:rsid w:val="00C237E6"/>
    <w:rsid w:val="00C2429A"/>
    <w:rsid w:val="00C24322"/>
    <w:rsid w:val="00C24324"/>
    <w:rsid w:val="00C26321"/>
    <w:rsid w:val="00C266A3"/>
    <w:rsid w:val="00C26929"/>
    <w:rsid w:val="00C26DE0"/>
    <w:rsid w:val="00C270BA"/>
    <w:rsid w:val="00C27EA3"/>
    <w:rsid w:val="00C30477"/>
    <w:rsid w:val="00C30AD4"/>
    <w:rsid w:val="00C32A23"/>
    <w:rsid w:val="00C32DF2"/>
    <w:rsid w:val="00C33CF7"/>
    <w:rsid w:val="00C35035"/>
    <w:rsid w:val="00C35470"/>
    <w:rsid w:val="00C360CC"/>
    <w:rsid w:val="00C37239"/>
    <w:rsid w:val="00C37C9A"/>
    <w:rsid w:val="00C40F31"/>
    <w:rsid w:val="00C41830"/>
    <w:rsid w:val="00C41A9F"/>
    <w:rsid w:val="00C41CAD"/>
    <w:rsid w:val="00C41F1A"/>
    <w:rsid w:val="00C4273A"/>
    <w:rsid w:val="00C43B6A"/>
    <w:rsid w:val="00C44054"/>
    <w:rsid w:val="00C508B5"/>
    <w:rsid w:val="00C516EF"/>
    <w:rsid w:val="00C5256B"/>
    <w:rsid w:val="00C5332D"/>
    <w:rsid w:val="00C54B21"/>
    <w:rsid w:val="00C56963"/>
    <w:rsid w:val="00C5763C"/>
    <w:rsid w:val="00C60679"/>
    <w:rsid w:val="00C62A53"/>
    <w:rsid w:val="00C63567"/>
    <w:rsid w:val="00C63897"/>
    <w:rsid w:val="00C642E9"/>
    <w:rsid w:val="00C642F2"/>
    <w:rsid w:val="00C64D8D"/>
    <w:rsid w:val="00C64F87"/>
    <w:rsid w:val="00C65205"/>
    <w:rsid w:val="00C6563B"/>
    <w:rsid w:val="00C65A55"/>
    <w:rsid w:val="00C667BC"/>
    <w:rsid w:val="00C66A2E"/>
    <w:rsid w:val="00C66F8F"/>
    <w:rsid w:val="00C67A47"/>
    <w:rsid w:val="00C711F1"/>
    <w:rsid w:val="00C72949"/>
    <w:rsid w:val="00C72B68"/>
    <w:rsid w:val="00C73CEB"/>
    <w:rsid w:val="00C75000"/>
    <w:rsid w:val="00C75FAA"/>
    <w:rsid w:val="00C7600E"/>
    <w:rsid w:val="00C77341"/>
    <w:rsid w:val="00C77732"/>
    <w:rsid w:val="00C77950"/>
    <w:rsid w:val="00C810BD"/>
    <w:rsid w:val="00C81B1E"/>
    <w:rsid w:val="00C822A6"/>
    <w:rsid w:val="00C844D2"/>
    <w:rsid w:val="00C85B36"/>
    <w:rsid w:val="00C85C89"/>
    <w:rsid w:val="00C85D99"/>
    <w:rsid w:val="00C85ED7"/>
    <w:rsid w:val="00C86982"/>
    <w:rsid w:val="00C87856"/>
    <w:rsid w:val="00C90553"/>
    <w:rsid w:val="00C90FE1"/>
    <w:rsid w:val="00C912ED"/>
    <w:rsid w:val="00C91B80"/>
    <w:rsid w:val="00C92600"/>
    <w:rsid w:val="00C92BF8"/>
    <w:rsid w:val="00C92FA8"/>
    <w:rsid w:val="00C9332E"/>
    <w:rsid w:val="00C93376"/>
    <w:rsid w:val="00C9357D"/>
    <w:rsid w:val="00C94EAE"/>
    <w:rsid w:val="00C95C40"/>
    <w:rsid w:val="00C97610"/>
    <w:rsid w:val="00CA07F7"/>
    <w:rsid w:val="00CA4A95"/>
    <w:rsid w:val="00CA6D88"/>
    <w:rsid w:val="00CA7BF6"/>
    <w:rsid w:val="00CB0BB2"/>
    <w:rsid w:val="00CB19A2"/>
    <w:rsid w:val="00CB2506"/>
    <w:rsid w:val="00CB2531"/>
    <w:rsid w:val="00CB3904"/>
    <w:rsid w:val="00CB3B3F"/>
    <w:rsid w:val="00CB4317"/>
    <w:rsid w:val="00CB4B53"/>
    <w:rsid w:val="00CB5A3F"/>
    <w:rsid w:val="00CB73D0"/>
    <w:rsid w:val="00CB7AC2"/>
    <w:rsid w:val="00CB7CC0"/>
    <w:rsid w:val="00CC45A5"/>
    <w:rsid w:val="00CC4974"/>
    <w:rsid w:val="00CC5D67"/>
    <w:rsid w:val="00CC641C"/>
    <w:rsid w:val="00CC6F00"/>
    <w:rsid w:val="00CC7771"/>
    <w:rsid w:val="00CD0747"/>
    <w:rsid w:val="00CD1545"/>
    <w:rsid w:val="00CD2925"/>
    <w:rsid w:val="00CD3007"/>
    <w:rsid w:val="00CD3EFF"/>
    <w:rsid w:val="00CD7450"/>
    <w:rsid w:val="00CE0564"/>
    <w:rsid w:val="00CE073E"/>
    <w:rsid w:val="00CE21B8"/>
    <w:rsid w:val="00CE23EA"/>
    <w:rsid w:val="00CE486E"/>
    <w:rsid w:val="00CE5F3D"/>
    <w:rsid w:val="00CE7623"/>
    <w:rsid w:val="00CE7AC6"/>
    <w:rsid w:val="00CF013B"/>
    <w:rsid w:val="00CF0309"/>
    <w:rsid w:val="00CF0EF9"/>
    <w:rsid w:val="00CF1250"/>
    <w:rsid w:val="00CF1D5A"/>
    <w:rsid w:val="00CF2BA9"/>
    <w:rsid w:val="00CF2C92"/>
    <w:rsid w:val="00CF4CFD"/>
    <w:rsid w:val="00CF5F22"/>
    <w:rsid w:val="00CF71A3"/>
    <w:rsid w:val="00CF7EE4"/>
    <w:rsid w:val="00D005FE"/>
    <w:rsid w:val="00D01AFA"/>
    <w:rsid w:val="00D03053"/>
    <w:rsid w:val="00D045E6"/>
    <w:rsid w:val="00D0533A"/>
    <w:rsid w:val="00D059E2"/>
    <w:rsid w:val="00D05DE6"/>
    <w:rsid w:val="00D06F0F"/>
    <w:rsid w:val="00D100CE"/>
    <w:rsid w:val="00D101B4"/>
    <w:rsid w:val="00D113F0"/>
    <w:rsid w:val="00D11BAA"/>
    <w:rsid w:val="00D1291D"/>
    <w:rsid w:val="00D1307C"/>
    <w:rsid w:val="00D1386A"/>
    <w:rsid w:val="00D147E4"/>
    <w:rsid w:val="00D14830"/>
    <w:rsid w:val="00D150CF"/>
    <w:rsid w:val="00D15637"/>
    <w:rsid w:val="00D161A8"/>
    <w:rsid w:val="00D17D5A"/>
    <w:rsid w:val="00D209E3"/>
    <w:rsid w:val="00D213E9"/>
    <w:rsid w:val="00D233A6"/>
    <w:rsid w:val="00D241FA"/>
    <w:rsid w:val="00D2430D"/>
    <w:rsid w:val="00D24826"/>
    <w:rsid w:val="00D26050"/>
    <w:rsid w:val="00D26114"/>
    <w:rsid w:val="00D2710A"/>
    <w:rsid w:val="00D276D6"/>
    <w:rsid w:val="00D277C7"/>
    <w:rsid w:val="00D3120E"/>
    <w:rsid w:val="00D31CC7"/>
    <w:rsid w:val="00D3419C"/>
    <w:rsid w:val="00D36834"/>
    <w:rsid w:val="00D37452"/>
    <w:rsid w:val="00D37AED"/>
    <w:rsid w:val="00D37DA8"/>
    <w:rsid w:val="00D41C67"/>
    <w:rsid w:val="00D41ED6"/>
    <w:rsid w:val="00D422F6"/>
    <w:rsid w:val="00D4230E"/>
    <w:rsid w:val="00D42822"/>
    <w:rsid w:val="00D43765"/>
    <w:rsid w:val="00D452BD"/>
    <w:rsid w:val="00D45981"/>
    <w:rsid w:val="00D459C8"/>
    <w:rsid w:val="00D45BE0"/>
    <w:rsid w:val="00D463B9"/>
    <w:rsid w:val="00D469FC"/>
    <w:rsid w:val="00D47064"/>
    <w:rsid w:val="00D47349"/>
    <w:rsid w:val="00D500E9"/>
    <w:rsid w:val="00D50411"/>
    <w:rsid w:val="00D50446"/>
    <w:rsid w:val="00D506F6"/>
    <w:rsid w:val="00D526C2"/>
    <w:rsid w:val="00D52B37"/>
    <w:rsid w:val="00D52C53"/>
    <w:rsid w:val="00D52CDA"/>
    <w:rsid w:val="00D52F02"/>
    <w:rsid w:val="00D53115"/>
    <w:rsid w:val="00D54284"/>
    <w:rsid w:val="00D55047"/>
    <w:rsid w:val="00D5539F"/>
    <w:rsid w:val="00D554A6"/>
    <w:rsid w:val="00D55D21"/>
    <w:rsid w:val="00D57465"/>
    <w:rsid w:val="00D57B2A"/>
    <w:rsid w:val="00D602D0"/>
    <w:rsid w:val="00D60475"/>
    <w:rsid w:val="00D608F4"/>
    <w:rsid w:val="00D62E30"/>
    <w:rsid w:val="00D63323"/>
    <w:rsid w:val="00D63903"/>
    <w:rsid w:val="00D63B24"/>
    <w:rsid w:val="00D649A0"/>
    <w:rsid w:val="00D654AA"/>
    <w:rsid w:val="00D6648F"/>
    <w:rsid w:val="00D70B39"/>
    <w:rsid w:val="00D71107"/>
    <w:rsid w:val="00D7116A"/>
    <w:rsid w:val="00D719CE"/>
    <w:rsid w:val="00D72395"/>
    <w:rsid w:val="00D72BB0"/>
    <w:rsid w:val="00D73271"/>
    <w:rsid w:val="00D73472"/>
    <w:rsid w:val="00D741F3"/>
    <w:rsid w:val="00D7626D"/>
    <w:rsid w:val="00D801B1"/>
    <w:rsid w:val="00D804D6"/>
    <w:rsid w:val="00D80E56"/>
    <w:rsid w:val="00D823FE"/>
    <w:rsid w:val="00D825BA"/>
    <w:rsid w:val="00D83D28"/>
    <w:rsid w:val="00D8464B"/>
    <w:rsid w:val="00D84E97"/>
    <w:rsid w:val="00D852A8"/>
    <w:rsid w:val="00D86AE8"/>
    <w:rsid w:val="00D86BBA"/>
    <w:rsid w:val="00D8731C"/>
    <w:rsid w:val="00D90113"/>
    <w:rsid w:val="00D94586"/>
    <w:rsid w:val="00D95C8D"/>
    <w:rsid w:val="00D96392"/>
    <w:rsid w:val="00D9780D"/>
    <w:rsid w:val="00DA01DF"/>
    <w:rsid w:val="00DA01F3"/>
    <w:rsid w:val="00DA3FBC"/>
    <w:rsid w:val="00DA49D8"/>
    <w:rsid w:val="00DA5569"/>
    <w:rsid w:val="00DA6074"/>
    <w:rsid w:val="00DA61A5"/>
    <w:rsid w:val="00DA62E4"/>
    <w:rsid w:val="00DA6909"/>
    <w:rsid w:val="00DA787B"/>
    <w:rsid w:val="00DA79EF"/>
    <w:rsid w:val="00DB02E9"/>
    <w:rsid w:val="00DB1530"/>
    <w:rsid w:val="00DB1D99"/>
    <w:rsid w:val="00DB24B9"/>
    <w:rsid w:val="00DB4064"/>
    <w:rsid w:val="00DB4754"/>
    <w:rsid w:val="00DB5C8F"/>
    <w:rsid w:val="00DB5C9F"/>
    <w:rsid w:val="00DB60FB"/>
    <w:rsid w:val="00DB6687"/>
    <w:rsid w:val="00DB6C9E"/>
    <w:rsid w:val="00DB701D"/>
    <w:rsid w:val="00DB7A6B"/>
    <w:rsid w:val="00DB7C9E"/>
    <w:rsid w:val="00DC222C"/>
    <w:rsid w:val="00DC296D"/>
    <w:rsid w:val="00DC2F59"/>
    <w:rsid w:val="00DC4DB7"/>
    <w:rsid w:val="00DC5171"/>
    <w:rsid w:val="00DC606D"/>
    <w:rsid w:val="00DC68B8"/>
    <w:rsid w:val="00DC6B2E"/>
    <w:rsid w:val="00DC6BDF"/>
    <w:rsid w:val="00DC6CC9"/>
    <w:rsid w:val="00DC6F5E"/>
    <w:rsid w:val="00DC79CE"/>
    <w:rsid w:val="00DD1ED4"/>
    <w:rsid w:val="00DD25B6"/>
    <w:rsid w:val="00DD36AB"/>
    <w:rsid w:val="00DD4432"/>
    <w:rsid w:val="00DD59B1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292"/>
    <w:rsid w:val="00DE4759"/>
    <w:rsid w:val="00DE6E5B"/>
    <w:rsid w:val="00DF22B8"/>
    <w:rsid w:val="00DF3189"/>
    <w:rsid w:val="00DF3F65"/>
    <w:rsid w:val="00DF4B8D"/>
    <w:rsid w:val="00DF4EA6"/>
    <w:rsid w:val="00DF54BE"/>
    <w:rsid w:val="00DF63E9"/>
    <w:rsid w:val="00DF6ABC"/>
    <w:rsid w:val="00DF6C9C"/>
    <w:rsid w:val="00E005FE"/>
    <w:rsid w:val="00E00662"/>
    <w:rsid w:val="00E02397"/>
    <w:rsid w:val="00E02A6E"/>
    <w:rsid w:val="00E04603"/>
    <w:rsid w:val="00E046D9"/>
    <w:rsid w:val="00E049A0"/>
    <w:rsid w:val="00E0763F"/>
    <w:rsid w:val="00E12234"/>
    <w:rsid w:val="00E13B60"/>
    <w:rsid w:val="00E14F7E"/>
    <w:rsid w:val="00E151D2"/>
    <w:rsid w:val="00E16532"/>
    <w:rsid w:val="00E16F24"/>
    <w:rsid w:val="00E220C1"/>
    <w:rsid w:val="00E2249B"/>
    <w:rsid w:val="00E22E4A"/>
    <w:rsid w:val="00E235EE"/>
    <w:rsid w:val="00E24AEA"/>
    <w:rsid w:val="00E25B92"/>
    <w:rsid w:val="00E26B52"/>
    <w:rsid w:val="00E27C88"/>
    <w:rsid w:val="00E27D1F"/>
    <w:rsid w:val="00E27ED5"/>
    <w:rsid w:val="00E31F12"/>
    <w:rsid w:val="00E33E0E"/>
    <w:rsid w:val="00E34A86"/>
    <w:rsid w:val="00E34DC7"/>
    <w:rsid w:val="00E355BB"/>
    <w:rsid w:val="00E37007"/>
    <w:rsid w:val="00E37AEE"/>
    <w:rsid w:val="00E40762"/>
    <w:rsid w:val="00E40921"/>
    <w:rsid w:val="00E409E2"/>
    <w:rsid w:val="00E40F5C"/>
    <w:rsid w:val="00E42065"/>
    <w:rsid w:val="00E422F2"/>
    <w:rsid w:val="00E42336"/>
    <w:rsid w:val="00E425C0"/>
    <w:rsid w:val="00E42AB0"/>
    <w:rsid w:val="00E45647"/>
    <w:rsid w:val="00E45FDC"/>
    <w:rsid w:val="00E46C96"/>
    <w:rsid w:val="00E47AA2"/>
    <w:rsid w:val="00E47CAC"/>
    <w:rsid w:val="00E5039E"/>
    <w:rsid w:val="00E506E6"/>
    <w:rsid w:val="00E50854"/>
    <w:rsid w:val="00E511EB"/>
    <w:rsid w:val="00E513ED"/>
    <w:rsid w:val="00E51926"/>
    <w:rsid w:val="00E522DF"/>
    <w:rsid w:val="00E52445"/>
    <w:rsid w:val="00E5476B"/>
    <w:rsid w:val="00E57117"/>
    <w:rsid w:val="00E57BDE"/>
    <w:rsid w:val="00E57E69"/>
    <w:rsid w:val="00E608B5"/>
    <w:rsid w:val="00E61223"/>
    <w:rsid w:val="00E612C5"/>
    <w:rsid w:val="00E6370D"/>
    <w:rsid w:val="00E6427E"/>
    <w:rsid w:val="00E64E50"/>
    <w:rsid w:val="00E67675"/>
    <w:rsid w:val="00E67FD4"/>
    <w:rsid w:val="00E70A85"/>
    <w:rsid w:val="00E72D40"/>
    <w:rsid w:val="00E73420"/>
    <w:rsid w:val="00E73477"/>
    <w:rsid w:val="00E73FE3"/>
    <w:rsid w:val="00E740A2"/>
    <w:rsid w:val="00E74494"/>
    <w:rsid w:val="00E7550E"/>
    <w:rsid w:val="00E75931"/>
    <w:rsid w:val="00E767FA"/>
    <w:rsid w:val="00E769D0"/>
    <w:rsid w:val="00E773D9"/>
    <w:rsid w:val="00E80DA4"/>
    <w:rsid w:val="00E81B92"/>
    <w:rsid w:val="00E841A2"/>
    <w:rsid w:val="00E8586D"/>
    <w:rsid w:val="00E85CE3"/>
    <w:rsid w:val="00E863F3"/>
    <w:rsid w:val="00E866B4"/>
    <w:rsid w:val="00E86BB6"/>
    <w:rsid w:val="00E87C5E"/>
    <w:rsid w:val="00E87FA7"/>
    <w:rsid w:val="00E9031E"/>
    <w:rsid w:val="00E92430"/>
    <w:rsid w:val="00E93A55"/>
    <w:rsid w:val="00E94F3E"/>
    <w:rsid w:val="00E95C6D"/>
    <w:rsid w:val="00E970D9"/>
    <w:rsid w:val="00E97283"/>
    <w:rsid w:val="00E97524"/>
    <w:rsid w:val="00EA00D4"/>
    <w:rsid w:val="00EA0752"/>
    <w:rsid w:val="00EA1543"/>
    <w:rsid w:val="00EA1C46"/>
    <w:rsid w:val="00EA3795"/>
    <w:rsid w:val="00EA4440"/>
    <w:rsid w:val="00EA4727"/>
    <w:rsid w:val="00EA5186"/>
    <w:rsid w:val="00EA62F3"/>
    <w:rsid w:val="00EB0F57"/>
    <w:rsid w:val="00EB1D8D"/>
    <w:rsid w:val="00EB255F"/>
    <w:rsid w:val="00EB27A2"/>
    <w:rsid w:val="00EB34DF"/>
    <w:rsid w:val="00EB3B0E"/>
    <w:rsid w:val="00EB63B2"/>
    <w:rsid w:val="00EB6F0A"/>
    <w:rsid w:val="00EB7F57"/>
    <w:rsid w:val="00EC3085"/>
    <w:rsid w:val="00EC31D0"/>
    <w:rsid w:val="00EC4440"/>
    <w:rsid w:val="00EC55CC"/>
    <w:rsid w:val="00EC767B"/>
    <w:rsid w:val="00EC7AD3"/>
    <w:rsid w:val="00EC7F03"/>
    <w:rsid w:val="00ED06C7"/>
    <w:rsid w:val="00ED11AD"/>
    <w:rsid w:val="00ED1CE8"/>
    <w:rsid w:val="00ED1E99"/>
    <w:rsid w:val="00ED2415"/>
    <w:rsid w:val="00ED29D9"/>
    <w:rsid w:val="00ED4352"/>
    <w:rsid w:val="00ED530A"/>
    <w:rsid w:val="00ED618E"/>
    <w:rsid w:val="00ED656E"/>
    <w:rsid w:val="00ED66F9"/>
    <w:rsid w:val="00EE00C5"/>
    <w:rsid w:val="00EE09C1"/>
    <w:rsid w:val="00EE0EA1"/>
    <w:rsid w:val="00EE2DD5"/>
    <w:rsid w:val="00EE67D7"/>
    <w:rsid w:val="00EE7544"/>
    <w:rsid w:val="00EF2549"/>
    <w:rsid w:val="00EF310B"/>
    <w:rsid w:val="00EF3923"/>
    <w:rsid w:val="00EF3F0E"/>
    <w:rsid w:val="00EF4422"/>
    <w:rsid w:val="00EF77CE"/>
    <w:rsid w:val="00EF782A"/>
    <w:rsid w:val="00EF7FAC"/>
    <w:rsid w:val="00F0215E"/>
    <w:rsid w:val="00F02163"/>
    <w:rsid w:val="00F0441E"/>
    <w:rsid w:val="00F05CEB"/>
    <w:rsid w:val="00F12952"/>
    <w:rsid w:val="00F14143"/>
    <w:rsid w:val="00F14917"/>
    <w:rsid w:val="00F15C9B"/>
    <w:rsid w:val="00F162BD"/>
    <w:rsid w:val="00F16468"/>
    <w:rsid w:val="00F1700B"/>
    <w:rsid w:val="00F172FA"/>
    <w:rsid w:val="00F20EED"/>
    <w:rsid w:val="00F21574"/>
    <w:rsid w:val="00F223C3"/>
    <w:rsid w:val="00F223F3"/>
    <w:rsid w:val="00F22803"/>
    <w:rsid w:val="00F247BA"/>
    <w:rsid w:val="00F24B75"/>
    <w:rsid w:val="00F2544E"/>
    <w:rsid w:val="00F25980"/>
    <w:rsid w:val="00F25B74"/>
    <w:rsid w:val="00F25E0A"/>
    <w:rsid w:val="00F2617A"/>
    <w:rsid w:val="00F27D1F"/>
    <w:rsid w:val="00F308B4"/>
    <w:rsid w:val="00F317A2"/>
    <w:rsid w:val="00F31F8F"/>
    <w:rsid w:val="00F32A34"/>
    <w:rsid w:val="00F34440"/>
    <w:rsid w:val="00F358E2"/>
    <w:rsid w:val="00F36129"/>
    <w:rsid w:val="00F37E1F"/>
    <w:rsid w:val="00F401A1"/>
    <w:rsid w:val="00F40D27"/>
    <w:rsid w:val="00F40E81"/>
    <w:rsid w:val="00F411C8"/>
    <w:rsid w:val="00F41885"/>
    <w:rsid w:val="00F41E05"/>
    <w:rsid w:val="00F42004"/>
    <w:rsid w:val="00F44484"/>
    <w:rsid w:val="00F44899"/>
    <w:rsid w:val="00F46393"/>
    <w:rsid w:val="00F46411"/>
    <w:rsid w:val="00F472A5"/>
    <w:rsid w:val="00F47FBF"/>
    <w:rsid w:val="00F503FC"/>
    <w:rsid w:val="00F5093A"/>
    <w:rsid w:val="00F51289"/>
    <w:rsid w:val="00F518A3"/>
    <w:rsid w:val="00F51F4A"/>
    <w:rsid w:val="00F52E20"/>
    <w:rsid w:val="00F5449E"/>
    <w:rsid w:val="00F557E2"/>
    <w:rsid w:val="00F56223"/>
    <w:rsid w:val="00F565C3"/>
    <w:rsid w:val="00F57906"/>
    <w:rsid w:val="00F609B5"/>
    <w:rsid w:val="00F61107"/>
    <w:rsid w:val="00F616A3"/>
    <w:rsid w:val="00F62641"/>
    <w:rsid w:val="00F62E74"/>
    <w:rsid w:val="00F62EFA"/>
    <w:rsid w:val="00F6319F"/>
    <w:rsid w:val="00F63EC1"/>
    <w:rsid w:val="00F654F6"/>
    <w:rsid w:val="00F659BA"/>
    <w:rsid w:val="00F65EDD"/>
    <w:rsid w:val="00F66D8E"/>
    <w:rsid w:val="00F671A6"/>
    <w:rsid w:val="00F704DD"/>
    <w:rsid w:val="00F709F0"/>
    <w:rsid w:val="00F71829"/>
    <w:rsid w:val="00F71F43"/>
    <w:rsid w:val="00F72182"/>
    <w:rsid w:val="00F7428C"/>
    <w:rsid w:val="00F7709C"/>
    <w:rsid w:val="00F77398"/>
    <w:rsid w:val="00F80CCD"/>
    <w:rsid w:val="00F80D78"/>
    <w:rsid w:val="00F813AA"/>
    <w:rsid w:val="00F81994"/>
    <w:rsid w:val="00F828A2"/>
    <w:rsid w:val="00F83359"/>
    <w:rsid w:val="00F83D08"/>
    <w:rsid w:val="00F84D09"/>
    <w:rsid w:val="00F84FE0"/>
    <w:rsid w:val="00F855DE"/>
    <w:rsid w:val="00F85993"/>
    <w:rsid w:val="00F863A7"/>
    <w:rsid w:val="00F87C4F"/>
    <w:rsid w:val="00F902BF"/>
    <w:rsid w:val="00F90825"/>
    <w:rsid w:val="00F91153"/>
    <w:rsid w:val="00F9376B"/>
    <w:rsid w:val="00F9621B"/>
    <w:rsid w:val="00F96FC8"/>
    <w:rsid w:val="00FA2AB3"/>
    <w:rsid w:val="00FA358B"/>
    <w:rsid w:val="00FA3BBB"/>
    <w:rsid w:val="00FA3E48"/>
    <w:rsid w:val="00FA4288"/>
    <w:rsid w:val="00FA44B3"/>
    <w:rsid w:val="00FA5FEE"/>
    <w:rsid w:val="00FA7CDC"/>
    <w:rsid w:val="00FB052F"/>
    <w:rsid w:val="00FB1BE8"/>
    <w:rsid w:val="00FB3681"/>
    <w:rsid w:val="00FB42B0"/>
    <w:rsid w:val="00FB4383"/>
    <w:rsid w:val="00FB4472"/>
    <w:rsid w:val="00FB6FA5"/>
    <w:rsid w:val="00FB7C96"/>
    <w:rsid w:val="00FC2A52"/>
    <w:rsid w:val="00FC4599"/>
    <w:rsid w:val="00FC50CC"/>
    <w:rsid w:val="00FC5B0B"/>
    <w:rsid w:val="00FC676D"/>
    <w:rsid w:val="00FC7A64"/>
    <w:rsid w:val="00FD00D4"/>
    <w:rsid w:val="00FD01DD"/>
    <w:rsid w:val="00FD020F"/>
    <w:rsid w:val="00FD0E4F"/>
    <w:rsid w:val="00FD17C4"/>
    <w:rsid w:val="00FD24ED"/>
    <w:rsid w:val="00FD2DD7"/>
    <w:rsid w:val="00FD378A"/>
    <w:rsid w:val="00FD3CA7"/>
    <w:rsid w:val="00FD3DA4"/>
    <w:rsid w:val="00FD4AAE"/>
    <w:rsid w:val="00FD50EC"/>
    <w:rsid w:val="00FD53F5"/>
    <w:rsid w:val="00FD7BDC"/>
    <w:rsid w:val="00FD7D18"/>
    <w:rsid w:val="00FE2D48"/>
    <w:rsid w:val="00FE33BF"/>
    <w:rsid w:val="00FE4ABF"/>
    <w:rsid w:val="00FE5491"/>
    <w:rsid w:val="00FE62CE"/>
    <w:rsid w:val="00FE6A5F"/>
    <w:rsid w:val="00FE7527"/>
    <w:rsid w:val="00FF06DA"/>
    <w:rsid w:val="00FF0A67"/>
    <w:rsid w:val="00FF154A"/>
    <w:rsid w:val="00FF23C9"/>
    <w:rsid w:val="00FF3CC7"/>
    <w:rsid w:val="00FF4504"/>
    <w:rsid w:val="00FF4F72"/>
    <w:rsid w:val="00FF5258"/>
    <w:rsid w:val="00FF53F9"/>
    <w:rsid w:val="00FF5731"/>
    <w:rsid w:val="00FF607B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B92490-0002-45CE-AC8E-1A819C81FB8D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6f846979-0e6f-42ff-8b87-e1893efeda99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FD08DFF-AC30-4049-AAD6-85D5740BB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E0437C-CB96-465D-9BF1-F5D1F76C8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5445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2</cp:revision>
  <cp:lastPrinted>2016-02-02T08:29:00Z</cp:lastPrinted>
  <dcterms:created xsi:type="dcterms:W3CDTF">2019-11-03T16:07:00Z</dcterms:created>
  <dcterms:modified xsi:type="dcterms:W3CDTF">2019-11-03T16:07:00Z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  <property fmtid="{D5CDD505-2E9C-101B-9397-08002B2CF9AE}" pid="36" name="ContentTypeId">
    <vt:lpwstr>0x0101003AA7AC0C743A294CADF60F661720E3E6</vt:lpwstr>
  </property>
</Properties>
</file>